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353715"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353715"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353715"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353715"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353715" w:rsidRDefault="00E7446A" w:rsidP="00E7446A">
      <w:pPr>
        <w:pStyle w:val="StandardHervorhebungrot"/>
        <w:spacing w:line="400" w:lineRule="exact"/>
        <w:rPr>
          <w:rStyle w:val="berschrift1Zchn"/>
          <w:rFonts w:ascii="Mark Pro" w:eastAsia="Calibri" w:hAnsi="Mark Pro"/>
          <w:b/>
        </w:rPr>
      </w:pPr>
    </w:p>
    <w:p w14:paraId="65ECA397" w14:textId="07E75F77" w:rsidR="00E7446A" w:rsidRPr="00353715" w:rsidRDefault="00E7446A" w:rsidP="00E7446A">
      <w:pPr>
        <w:pStyle w:val="StandardHervorhebungrot"/>
        <w:spacing w:line="400" w:lineRule="exact"/>
        <w:rPr>
          <w:rStyle w:val="berschrift1Zchn"/>
          <w:rFonts w:ascii="Mark Pro" w:eastAsia="Calibri" w:hAnsi="Mark Pro"/>
          <w:b/>
        </w:rPr>
      </w:pPr>
      <w:r w:rsidRPr="00353715">
        <w:rPr>
          <w:rStyle w:val="berschrift1Zchn"/>
          <w:rFonts w:ascii="Mark Pro" w:eastAsia="Calibri" w:hAnsi="Mark Pro"/>
          <w:b/>
        </w:rPr>
        <w:br/>
      </w:r>
      <w:r w:rsidR="0030077D" w:rsidRPr="00353715">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0505AF3E" w:rsidR="00EF0287" w:rsidRPr="00353715" w:rsidRDefault="00353715" w:rsidP="00EF0287">
                            <w:pPr>
                              <w:pStyle w:val="Titel"/>
                              <w:rPr>
                                <w:rFonts w:ascii="Mark Pro" w:hAnsi="Mark Pro"/>
                                <w:color w:val="4D4D4C"/>
                              </w:rPr>
                            </w:pPr>
                            <w:r>
                              <w:rPr>
                                <w:rFonts w:ascii="Mark Pro" w:hAnsi="Mark Pro"/>
                                <w:color w:val="4D4D4C"/>
                              </w:rPr>
                              <w:t xml:space="preserve">5. November </w:t>
                            </w:r>
                            <w:r w:rsidR="00EF0287" w:rsidRPr="00353715">
                              <w:rPr>
                                <w:rFonts w:ascii="Mark Pro" w:hAnsi="Mark Pro"/>
                                <w:color w:val="4D4D4C"/>
                              </w:rPr>
                              <w:t>202</w:t>
                            </w:r>
                            <w:r w:rsidR="0074344F" w:rsidRPr="00353715">
                              <w:rPr>
                                <w:rFonts w:ascii="Mark Pro" w:hAnsi="Mark Pro"/>
                                <w:color w:val="4D4D4C"/>
                              </w:rPr>
                              <w:t>5</w:t>
                            </w:r>
                          </w:p>
                          <w:p w14:paraId="645044CF" w14:textId="77777777" w:rsidR="00436749" w:rsidRPr="00353715" w:rsidRDefault="00436749" w:rsidP="002D5BC3">
                            <w:pPr>
                              <w:pStyle w:val="berschrift2"/>
                              <w:rPr>
                                <w:rFonts w:ascii="Mark Pro" w:hAnsi="Mark Pro"/>
                              </w:rPr>
                            </w:pPr>
                            <w:r w:rsidRPr="00353715">
                              <w:rPr>
                                <w:rFonts w:ascii="Mark Pro" w:hAnsi="Mark Pro"/>
                              </w:rPr>
                              <w:t xml:space="preserve">Pressemitteilung </w:t>
                            </w:r>
                          </w:p>
                          <w:p w14:paraId="766CAD7C" w14:textId="1DE3CB46" w:rsidR="00436749" w:rsidRPr="00353715" w:rsidRDefault="00436749" w:rsidP="00832E68">
                            <w:pPr>
                              <w:rPr>
                                <w:rFonts w:ascii="Mark Pro" w:hAnsi="Mark Pro"/>
                                <w:color w:val="4D4D4C"/>
                                <w:sz w:val="16"/>
                                <w:szCs w:val="16"/>
                              </w:rPr>
                            </w:pPr>
                            <w:r w:rsidRPr="00353715">
                              <w:rPr>
                                <w:rFonts w:ascii="Mark Pro" w:hAnsi="Mark Pro"/>
                                <w:color w:val="4D4D4C"/>
                              </w:rPr>
                              <w:t>Ihr Ansprechpartner</w:t>
                            </w:r>
                            <w:r w:rsidR="00832E68" w:rsidRPr="00353715">
                              <w:rPr>
                                <w:rFonts w:ascii="Mark Pro" w:hAnsi="Mark Pro"/>
                                <w:color w:val="4D4D4C"/>
                              </w:rPr>
                              <w:br/>
                            </w:r>
                            <w:r w:rsidR="00E7446A" w:rsidRPr="00353715">
                              <w:rPr>
                                <w:rFonts w:ascii="Mark Pro" w:hAnsi="Mark Pro"/>
                                <w:color w:val="4D4D4C"/>
                              </w:rPr>
                              <w:t>Frank Reichert</w:t>
                            </w:r>
                            <w:r w:rsidR="00832E68" w:rsidRPr="00353715">
                              <w:rPr>
                                <w:rFonts w:ascii="Mark Pro" w:hAnsi="Mark Pro"/>
                                <w:color w:val="4D4D4C"/>
                              </w:rPr>
                              <w:br/>
                            </w:r>
                            <w:r w:rsidR="00E7446A" w:rsidRPr="00353715">
                              <w:rPr>
                                <w:rFonts w:ascii="Mark Pro" w:hAnsi="Mark Pro"/>
                                <w:color w:val="4D4D4C"/>
                                <w:sz w:val="16"/>
                                <w:szCs w:val="16"/>
                              </w:rPr>
                              <w:t>Leiter Unternehmenskommunikation</w:t>
                            </w:r>
                          </w:p>
                          <w:p w14:paraId="42486AA7" w14:textId="6E8FA9F6" w:rsidR="00436749" w:rsidRPr="00353715" w:rsidRDefault="00436749" w:rsidP="00436749">
                            <w:pPr>
                              <w:rPr>
                                <w:rFonts w:ascii="Mark Pro" w:hAnsi="Mark Pro"/>
                                <w:color w:val="4D4D4C"/>
                                <w:lang w:val="en-US"/>
                              </w:rPr>
                            </w:pPr>
                            <w:r w:rsidRPr="00353715">
                              <w:rPr>
                                <w:rFonts w:ascii="Mark Pro" w:hAnsi="Mark Pro"/>
                                <w:color w:val="4D4D4C"/>
                                <w:lang w:val="en-US"/>
                              </w:rPr>
                              <w:t>Tel. +49 (0)711 97676-</w:t>
                            </w:r>
                            <w:r w:rsidR="00E7446A" w:rsidRPr="00353715">
                              <w:rPr>
                                <w:rFonts w:ascii="Mark Pro" w:hAnsi="Mark Pro"/>
                                <w:color w:val="4D4D4C"/>
                                <w:lang w:val="en-US"/>
                              </w:rPr>
                              <w:t>620</w:t>
                            </w:r>
                            <w:r w:rsidR="00832E68" w:rsidRPr="00353715">
                              <w:rPr>
                                <w:rFonts w:ascii="Mark Pro" w:hAnsi="Mark Pro"/>
                                <w:color w:val="4D4D4C"/>
                                <w:lang w:val="en-US"/>
                              </w:rPr>
                              <w:br/>
                              <w:t>F</w:t>
                            </w:r>
                            <w:r w:rsidRPr="00353715">
                              <w:rPr>
                                <w:rFonts w:ascii="Mark Pro" w:hAnsi="Mark Pro"/>
                                <w:color w:val="4D4D4C"/>
                                <w:lang w:val="en-US"/>
                              </w:rPr>
                              <w:t>ax: +49 (0)711 97676-</w:t>
                            </w:r>
                            <w:r w:rsidR="00E7446A" w:rsidRPr="00353715">
                              <w:rPr>
                                <w:rFonts w:ascii="Mark Pro" w:hAnsi="Mark Pro"/>
                                <w:color w:val="4D4D4C"/>
                                <w:lang w:val="en-US"/>
                              </w:rPr>
                              <w:t>609</w:t>
                            </w:r>
                          </w:p>
                          <w:p w14:paraId="6F306534" w14:textId="5BBB9E69" w:rsidR="00436749" w:rsidRPr="00353715" w:rsidRDefault="00E7446A" w:rsidP="002D5BC3">
                            <w:pPr>
                              <w:pStyle w:val="Titel"/>
                              <w:rPr>
                                <w:rFonts w:ascii="Mark Pro" w:hAnsi="Mark Pro"/>
                                <w:color w:val="4D4D4C"/>
                                <w:lang w:val="en-US"/>
                              </w:rPr>
                            </w:pPr>
                            <w:r w:rsidRPr="00353715">
                              <w:rPr>
                                <w:rFonts w:ascii="Mark Pro" w:hAnsi="Mark Pro"/>
                                <w:color w:val="4D4D4C"/>
                                <w:lang w:val="en-US"/>
                              </w:rPr>
                              <w:t>frank</w:t>
                            </w:r>
                            <w:r w:rsidR="009C4D60" w:rsidRPr="00353715">
                              <w:rPr>
                                <w:rFonts w:ascii="Mark Pro" w:hAnsi="Mark Pro"/>
                                <w:color w:val="4D4D4C"/>
                                <w:lang w:val="en-US"/>
                              </w:rPr>
                              <w:t>.</w:t>
                            </w:r>
                            <w:r w:rsidRPr="00353715">
                              <w:rPr>
                                <w:rFonts w:ascii="Mark Pro" w:hAnsi="Mark Pro"/>
                                <w:color w:val="4D4D4C"/>
                                <w:lang w:val="en-US"/>
                              </w:rPr>
                              <w:t>reichert</w:t>
                            </w:r>
                            <w:r w:rsidR="00436749" w:rsidRPr="00353715">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0505AF3E" w:rsidR="00EF0287" w:rsidRPr="00353715" w:rsidRDefault="00353715" w:rsidP="00EF0287">
                      <w:pPr>
                        <w:pStyle w:val="Titel"/>
                        <w:rPr>
                          <w:rFonts w:ascii="Mark Pro" w:hAnsi="Mark Pro"/>
                          <w:color w:val="4D4D4C"/>
                        </w:rPr>
                      </w:pPr>
                      <w:r>
                        <w:rPr>
                          <w:rFonts w:ascii="Mark Pro" w:hAnsi="Mark Pro"/>
                          <w:color w:val="4D4D4C"/>
                        </w:rPr>
                        <w:t xml:space="preserve">5. November </w:t>
                      </w:r>
                      <w:r w:rsidR="00EF0287" w:rsidRPr="00353715">
                        <w:rPr>
                          <w:rFonts w:ascii="Mark Pro" w:hAnsi="Mark Pro"/>
                          <w:color w:val="4D4D4C"/>
                        </w:rPr>
                        <w:t>202</w:t>
                      </w:r>
                      <w:r w:rsidR="0074344F" w:rsidRPr="00353715">
                        <w:rPr>
                          <w:rFonts w:ascii="Mark Pro" w:hAnsi="Mark Pro"/>
                          <w:color w:val="4D4D4C"/>
                        </w:rPr>
                        <w:t>5</w:t>
                      </w:r>
                    </w:p>
                    <w:p w14:paraId="645044CF" w14:textId="77777777" w:rsidR="00436749" w:rsidRPr="00353715" w:rsidRDefault="00436749" w:rsidP="002D5BC3">
                      <w:pPr>
                        <w:pStyle w:val="berschrift2"/>
                        <w:rPr>
                          <w:rFonts w:ascii="Mark Pro" w:hAnsi="Mark Pro"/>
                        </w:rPr>
                      </w:pPr>
                      <w:r w:rsidRPr="00353715">
                        <w:rPr>
                          <w:rFonts w:ascii="Mark Pro" w:hAnsi="Mark Pro"/>
                        </w:rPr>
                        <w:t xml:space="preserve">Pressemitteilung </w:t>
                      </w:r>
                    </w:p>
                    <w:p w14:paraId="766CAD7C" w14:textId="1DE3CB46" w:rsidR="00436749" w:rsidRPr="00353715" w:rsidRDefault="00436749" w:rsidP="00832E68">
                      <w:pPr>
                        <w:rPr>
                          <w:rFonts w:ascii="Mark Pro" w:hAnsi="Mark Pro"/>
                          <w:color w:val="4D4D4C"/>
                          <w:sz w:val="16"/>
                          <w:szCs w:val="16"/>
                        </w:rPr>
                      </w:pPr>
                      <w:r w:rsidRPr="00353715">
                        <w:rPr>
                          <w:rFonts w:ascii="Mark Pro" w:hAnsi="Mark Pro"/>
                          <w:color w:val="4D4D4C"/>
                        </w:rPr>
                        <w:t>Ihr Ansprechpartner</w:t>
                      </w:r>
                      <w:r w:rsidR="00832E68" w:rsidRPr="00353715">
                        <w:rPr>
                          <w:rFonts w:ascii="Mark Pro" w:hAnsi="Mark Pro"/>
                          <w:color w:val="4D4D4C"/>
                        </w:rPr>
                        <w:br/>
                      </w:r>
                      <w:r w:rsidR="00E7446A" w:rsidRPr="00353715">
                        <w:rPr>
                          <w:rFonts w:ascii="Mark Pro" w:hAnsi="Mark Pro"/>
                          <w:color w:val="4D4D4C"/>
                        </w:rPr>
                        <w:t>Frank Reichert</w:t>
                      </w:r>
                      <w:r w:rsidR="00832E68" w:rsidRPr="00353715">
                        <w:rPr>
                          <w:rFonts w:ascii="Mark Pro" w:hAnsi="Mark Pro"/>
                          <w:color w:val="4D4D4C"/>
                        </w:rPr>
                        <w:br/>
                      </w:r>
                      <w:r w:rsidR="00E7446A" w:rsidRPr="00353715">
                        <w:rPr>
                          <w:rFonts w:ascii="Mark Pro" w:hAnsi="Mark Pro"/>
                          <w:color w:val="4D4D4C"/>
                          <w:sz w:val="16"/>
                          <w:szCs w:val="16"/>
                        </w:rPr>
                        <w:t>Leiter Unternehmenskommunikation</w:t>
                      </w:r>
                    </w:p>
                    <w:p w14:paraId="42486AA7" w14:textId="6E8FA9F6" w:rsidR="00436749" w:rsidRPr="00353715" w:rsidRDefault="00436749" w:rsidP="00436749">
                      <w:pPr>
                        <w:rPr>
                          <w:rFonts w:ascii="Mark Pro" w:hAnsi="Mark Pro"/>
                          <w:color w:val="4D4D4C"/>
                          <w:lang w:val="en-US"/>
                        </w:rPr>
                      </w:pPr>
                      <w:r w:rsidRPr="00353715">
                        <w:rPr>
                          <w:rFonts w:ascii="Mark Pro" w:hAnsi="Mark Pro"/>
                          <w:color w:val="4D4D4C"/>
                          <w:lang w:val="en-US"/>
                        </w:rPr>
                        <w:t>Tel. +49 (0)711 97676-</w:t>
                      </w:r>
                      <w:r w:rsidR="00E7446A" w:rsidRPr="00353715">
                        <w:rPr>
                          <w:rFonts w:ascii="Mark Pro" w:hAnsi="Mark Pro"/>
                          <w:color w:val="4D4D4C"/>
                          <w:lang w:val="en-US"/>
                        </w:rPr>
                        <w:t>620</w:t>
                      </w:r>
                      <w:r w:rsidR="00832E68" w:rsidRPr="00353715">
                        <w:rPr>
                          <w:rFonts w:ascii="Mark Pro" w:hAnsi="Mark Pro"/>
                          <w:color w:val="4D4D4C"/>
                          <w:lang w:val="en-US"/>
                        </w:rPr>
                        <w:br/>
                        <w:t>F</w:t>
                      </w:r>
                      <w:r w:rsidRPr="00353715">
                        <w:rPr>
                          <w:rFonts w:ascii="Mark Pro" w:hAnsi="Mark Pro"/>
                          <w:color w:val="4D4D4C"/>
                          <w:lang w:val="en-US"/>
                        </w:rPr>
                        <w:t>ax: +49 (0)711 97676-</w:t>
                      </w:r>
                      <w:r w:rsidR="00E7446A" w:rsidRPr="00353715">
                        <w:rPr>
                          <w:rFonts w:ascii="Mark Pro" w:hAnsi="Mark Pro"/>
                          <w:color w:val="4D4D4C"/>
                          <w:lang w:val="en-US"/>
                        </w:rPr>
                        <w:t>609</w:t>
                      </w:r>
                    </w:p>
                    <w:p w14:paraId="6F306534" w14:textId="5BBB9E69" w:rsidR="00436749" w:rsidRPr="00353715" w:rsidRDefault="00E7446A" w:rsidP="002D5BC3">
                      <w:pPr>
                        <w:pStyle w:val="Titel"/>
                        <w:rPr>
                          <w:rFonts w:ascii="Mark Pro" w:hAnsi="Mark Pro"/>
                          <w:color w:val="4D4D4C"/>
                          <w:lang w:val="en-US"/>
                        </w:rPr>
                      </w:pPr>
                      <w:r w:rsidRPr="00353715">
                        <w:rPr>
                          <w:rFonts w:ascii="Mark Pro" w:hAnsi="Mark Pro"/>
                          <w:color w:val="4D4D4C"/>
                          <w:lang w:val="en-US"/>
                        </w:rPr>
                        <w:t>frank</w:t>
                      </w:r>
                      <w:r w:rsidR="009C4D60" w:rsidRPr="00353715">
                        <w:rPr>
                          <w:rFonts w:ascii="Mark Pro" w:hAnsi="Mark Pro"/>
                          <w:color w:val="4D4D4C"/>
                          <w:lang w:val="en-US"/>
                        </w:rPr>
                        <w:t>.</w:t>
                      </w:r>
                      <w:r w:rsidRPr="00353715">
                        <w:rPr>
                          <w:rFonts w:ascii="Mark Pro" w:hAnsi="Mark Pro"/>
                          <w:color w:val="4D4D4C"/>
                          <w:lang w:val="en-US"/>
                        </w:rPr>
                        <w:t>reichert</w:t>
                      </w:r>
                      <w:r w:rsidR="00436749" w:rsidRPr="00353715">
                        <w:rPr>
                          <w:rFonts w:ascii="Mark Pro" w:hAnsi="Mark Pro"/>
                          <w:color w:val="4D4D4C"/>
                          <w:lang w:val="en-US"/>
                        </w:rPr>
                        <w:t>@gtue.de</w:t>
                      </w:r>
                    </w:p>
                  </w:txbxContent>
                </v:textbox>
              </v:shape>
            </w:pict>
          </mc:Fallback>
        </mc:AlternateContent>
      </w:r>
      <w:r w:rsidR="00215ADB" w:rsidRPr="00353715">
        <w:rPr>
          <w:rFonts w:ascii="Mark Pro" w:hAnsi="Mark Pro"/>
          <w:color w:val="000000"/>
          <w:sz w:val="32"/>
          <w:szCs w:val="32"/>
        </w:rPr>
        <w:t>Optimale Fahrzeugwahl für Fahranfänger</w:t>
      </w:r>
    </w:p>
    <w:p w14:paraId="0508F672" w14:textId="116666A4" w:rsidR="00215ADB" w:rsidRPr="00353715" w:rsidRDefault="00215ADB" w:rsidP="00195F46">
      <w:pPr>
        <w:pStyle w:val="Aufzhlung"/>
        <w:numPr>
          <w:ilvl w:val="0"/>
          <w:numId w:val="10"/>
        </w:numPr>
        <w:rPr>
          <w:rFonts w:ascii="Mark Pro" w:hAnsi="Mark Pro"/>
        </w:rPr>
      </w:pPr>
      <w:r w:rsidRPr="00353715">
        <w:rPr>
          <w:rFonts w:ascii="Mark Pro" w:hAnsi="Mark Pro"/>
        </w:rPr>
        <w:t>Kompakt, sicher und sparsam: GTÜ-Tipps für den Einstieg ins Autofahren</w:t>
      </w:r>
    </w:p>
    <w:p w14:paraId="2B935541" w14:textId="607E01BA" w:rsidR="00195F46" w:rsidRPr="00353715" w:rsidRDefault="00215ADB" w:rsidP="00195F46">
      <w:pPr>
        <w:pStyle w:val="Aufzhlung"/>
        <w:numPr>
          <w:ilvl w:val="0"/>
          <w:numId w:val="10"/>
        </w:numPr>
        <w:rPr>
          <w:rFonts w:ascii="Mark Pro" w:hAnsi="Mark Pro"/>
        </w:rPr>
      </w:pPr>
      <w:r w:rsidRPr="00353715">
        <w:rPr>
          <w:rFonts w:ascii="Mark Pro" w:hAnsi="Mark Pro"/>
        </w:rPr>
        <w:t xml:space="preserve">Moderne Assistenzsysteme </w:t>
      </w:r>
      <w:r w:rsidR="00661D08" w:rsidRPr="00353715">
        <w:rPr>
          <w:rFonts w:ascii="Mark Pro" w:hAnsi="Mark Pro"/>
        </w:rPr>
        <w:t>können knifflige Situationen entschärfen</w:t>
      </w:r>
    </w:p>
    <w:p w14:paraId="4FA6D54C" w14:textId="0D79A6C7" w:rsidR="003709FC" w:rsidRPr="00353715" w:rsidRDefault="00215ADB" w:rsidP="00195F46">
      <w:pPr>
        <w:pStyle w:val="Aufzhlung"/>
        <w:numPr>
          <w:ilvl w:val="0"/>
          <w:numId w:val="10"/>
        </w:numPr>
        <w:rPr>
          <w:rFonts w:ascii="Mark Pro" w:hAnsi="Mark Pro"/>
        </w:rPr>
      </w:pPr>
      <w:r w:rsidRPr="00353715">
        <w:rPr>
          <w:rFonts w:ascii="Mark Pro" w:hAnsi="Mark Pro"/>
        </w:rPr>
        <w:t xml:space="preserve">Laufende Kosten </w:t>
      </w:r>
      <w:r w:rsidR="00661D08" w:rsidRPr="00353715">
        <w:rPr>
          <w:rFonts w:ascii="Mark Pro" w:hAnsi="Mark Pro"/>
        </w:rPr>
        <w:t xml:space="preserve">möglichst niedrig </w:t>
      </w:r>
      <w:r w:rsidR="00504157" w:rsidRPr="00353715">
        <w:rPr>
          <w:rFonts w:ascii="Mark Pro" w:hAnsi="Mark Pro"/>
        </w:rPr>
        <w:t>halten</w:t>
      </w:r>
    </w:p>
    <w:p w14:paraId="51F50648" w14:textId="77777777" w:rsidR="008F1341" w:rsidRPr="00353715" w:rsidRDefault="008F1341" w:rsidP="008F1341">
      <w:pPr>
        <w:spacing w:line="400" w:lineRule="exact"/>
        <w:ind w:right="2120"/>
        <w:rPr>
          <w:rFonts w:ascii="Mark Pro" w:hAnsi="Mark Pro"/>
          <w:lang w:eastAsia="de-DE"/>
        </w:rPr>
      </w:pPr>
    </w:p>
    <w:p w14:paraId="7994877D" w14:textId="7249018F" w:rsidR="00313A65" w:rsidRPr="00353715" w:rsidRDefault="00E7446A" w:rsidP="00313A65">
      <w:pPr>
        <w:ind w:right="2120"/>
        <w:rPr>
          <w:rFonts w:ascii="Mark Pro" w:hAnsi="Mark Pro" w:cs="Arial"/>
        </w:rPr>
      </w:pPr>
      <w:r w:rsidRPr="00353715">
        <w:rPr>
          <w:rFonts w:ascii="Mark Pro" w:hAnsi="Mark Pro"/>
          <w:color w:val="C6243C"/>
        </w:rPr>
        <w:t xml:space="preserve">__ </w:t>
      </w:r>
      <w:r w:rsidRPr="00353715">
        <w:rPr>
          <w:rFonts w:ascii="Mark Pro" w:hAnsi="Mark Pro" w:cs="Arial"/>
        </w:rPr>
        <w:t>Stuttgart.</w:t>
      </w:r>
      <w:r w:rsidR="00356951" w:rsidRPr="00353715">
        <w:rPr>
          <w:rFonts w:ascii="Mark Pro" w:hAnsi="Mark Pro" w:cs="Arial"/>
        </w:rPr>
        <w:t xml:space="preserve"> </w:t>
      </w:r>
      <w:r w:rsidR="00295DDF" w:rsidRPr="00353715">
        <w:rPr>
          <w:rFonts w:ascii="Mark Pro" w:hAnsi="Mark Pro" w:cs="Arial"/>
        </w:rPr>
        <w:t xml:space="preserve">Der </w:t>
      </w:r>
      <w:r w:rsidR="000D37B3" w:rsidRPr="00353715">
        <w:rPr>
          <w:rFonts w:ascii="Mark Pro" w:hAnsi="Mark Pro" w:cs="Arial"/>
        </w:rPr>
        <w:t xml:space="preserve">Stolz </w:t>
      </w:r>
      <w:r w:rsidR="00295DDF" w:rsidRPr="00353715">
        <w:rPr>
          <w:rFonts w:ascii="Mark Pro" w:hAnsi="Mark Pro" w:cs="Arial"/>
        </w:rPr>
        <w:t xml:space="preserve">ist groß </w:t>
      </w:r>
      <w:r w:rsidR="000D37B3" w:rsidRPr="00353715">
        <w:rPr>
          <w:rFonts w:ascii="Mark Pro" w:hAnsi="Mark Pro" w:cs="Arial"/>
        </w:rPr>
        <w:t xml:space="preserve">auf den frisch erworbenen </w:t>
      </w:r>
      <w:r w:rsidR="00356951" w:rsidRPr="00353715">
        <w:rPr>
          <w:rFonts w:ascii="Mark Pro" w:hAnsi="Mark Pro" w:cs="Arial"/>
        </w:rPr>
        <w:t>Führerschein</w:t>
      </w:r>
      <w:r w:rsidR="001E0E5A" w:rsidRPr="00353715">
        <w:rPr>
          <w:rFonts w:ascii="Mark Pro" w:hAnsi="Mark Pro" w:cs="Arial"/>
        </w:rPr>
        <w:t xml:space="preserve"> </w:t>
      </w:r>
      <w:r w:rsidR="00356951" w:rsidRPr="00353715">
        <w:rPr>
          <w:rFonts w:ascii="Mark Pro" w:hAnsi="Mark Pro" w:cs="Arial"/>
        </w:rPr>
        <w:t xml:space="preserve">– nun </w:t>
      </w:r>
      <w:r w:rsidR="000D37B3" w:rsidRPr="00353715">
        <w:rPr>
          <w:rFonts w:ascii="Mark Pro" w:hAnsi="Mark Pro" w:cs="Arial"/>
        </w:rPr>
        <w:t xml:space="preserve">soll </w:t>
      </w:r>
      <w:r w:rsidR="00356951" w:rsidRPr="00353715">
        <w:rPr>
          <w:rFonts w:ascii="Mark Pro" w:hAnsi="Mark Pro" w:cs="Arial"/>
        </w:rPr>
        <w:t>sich auch der Traum vom ersten eigenen Auto erfüllen</w:t>
      </w:r>
      <w:r w:rsidR="00313A65" w:rsidRPr="00353715">
        <w:rPr>
          <w:rFonts w:ascii="Mark Pro" w:hAnsi="Mark Pro" w:cs="Arial"/>
        </w:rPr>
        <w:t>.</w:t>
      </w:r>
      <w:r w:rsidR="00356951" w:rsidRPr="00353715">
        <w:rPr>
          <w:rFonts w:ascii="Mark Pro" w:hAnsi="Mark Pro" w:cs="Arial"/>
        </w:rPr>
        <w:t xml:space="preserve"> </w:t>
      </w:r>
      <w:r w:rsidR="000B0FE9" w:rsidRPr="00353715">
        <w:rPr>
          <w:rFonts w:ascii="Mark Pro" w:hAnsi="Mark Pro" w:cs="Arial"/>
        </w:rPr>
        <w:t>W</w:t>
      </w:r>
      <w:r w:rsidR="00356951" w:rsidRPr="00353715">
        <w:rPr>
          <w:rFonts w:ascii="Mark Pro" w:hAnsi="Mark Pro" w:cs="Arial"/>
        </w:rPr>
        <w:t xml:space="preserve">elche Fahrzeuge eignen sich besonders gut für Fahranfänger? Die GTÜ Gesellschaft für Technische Überwachung mbH </w:t>
      </w:r>
      <w:r w:rsidR="00EE0309" w:rsidRPr="00353715">
        <w:rPr>
          <w:rFonts w:ascii="Mark Pro" w:hAnsi="Mark Pro" w:cs="Arial"/>
        </w:rPr>
        <w:t xml:space="preserve">nennt wichtige </w:t>
      </w:r>
      <w:r w:rsidR="000B0FE9" w:rsidRPr="00353715">
        <w:rPr>
          <w:rFonts w:ascii="Mark Pro" w:hAnsi="Mark Pro" w:cs="Arial"/>
        </w:rPr>
        <w:t>Faktoren</w:t>
      </w:r>
      <w:r w:rsidR="00262CBA" w:rsidRPr="00353715">
        <w:rPr>
          <w:rFonts w:ascii="Mark Pro" w:hAnsi="Mark Pro" w:cs="Arial"/>
        </w:rPr>
        <w:t>:</w:t>
      </w:r>
      <w:r w:rsidR="000D37B3" w:rsidRPr="00353715">
        <w:rPr>
          <w:rFonts w:ascii="Mark Pro" w:hAnsi="Mark Pro" w:cs="Arial"/>
        </w:rPr>
        <w:t xml:space="preserve"> Am besten wählen Fahranfänger einen kompakten Pkw mit aktueller Sicherheitsausstattung und überschaubaren laufenden Kosten.</w:t>
      </w:r>
      <w:r w:rsidR="002C124E" w:rsidRPr="00353715">
        <w:rPr>
          <w:rFonts w:ascii="Mark Pro" w:hAnsi="Mark Pro" w:cs="Arial"/>
        </w:rPr>
        <w:t xml:space="preserve"> Der Blick auf</w:t>
      </w:r>
      <w:r w:rsidR="000D37B3" w:rsidRPr="00353715">
        <w:rPr>
          <w:rFonts w:ascii="Mark Pro" w:hAnsi="Mark Pro" w:cs="Arial"/>
        </w:rPr>
        <w:t xml:space="preserve"> </w:t>
      </w:r>
      <w:r w:rsidR="002C124E" w:rsidRPr="00353715">
        <w:rPr>
          <w:rFonts w:ascii="Mark Pro" w:hAnsi="Mark Pro" w:cs="Arial"/>
        </w:rPr>
        <w:t>g</w:t>
      </w:r>
      <w:r w:rsidR="000D37B3" w:rsidRPr="00353715">
        <w:rPr>
          <w:rFonts w:ascii="Mark Pro" w:hAnsi="Mark Pro" w:cs="Arial"/>
        </w:rPr>
        <w:t>ute Gebrauchte lohn</w:t>
      </w:r>
      <w:r w:rsidR="002C124E" w:rsidRPr="00353715">
        <w:rPr>
          <w:rFonts w:ascii="Mark Pro" w:hAnsi="Mark Pro" w:cs="Arial"/>
        </w:rPr>
        <w:t xml:space="preserve">t </w:t>
      </w:r>
      <w:r w:rsidR="000D37B3" w:rsidRPr="00353715">
        <w:rPr>
          <w:rFonts w:ascii="Mark Pro" w:hAnsi="Mark Pro" w:cs="Arial"/>
        </w:rPr>
        <w:t>sich</w:t>
      </w:r>
      <w:r w:rsidR="00561F50" w:rsidRPr="00353715">
        <w:rPr>
          <w:rFonts w:ascii="Mark Pro" w:hAnsi="Mark Pro" w:cs="Arial"/>
        </w:rPr>
        <w:t>.</w:t>
      </w:r>
      <w:r w:rsidR="000D37B3" w:rsidRPr="00353715">
        <w:rPr>
          <w:rFonts w:ascii="Mark Pro" w:hAnsi="Mark Pro" w:cs="Arial"/>
        </w:rPr>
        <w:t xml:space="preserve"> </w:t>
      </w:r>
      <w:r w:rsidR="00561F50" w:rsidRPr="00353715">
        <w:rPr>
          <w:rFonts w:ascii="Mark Pro" w:hAnsi="Mark Pro" w:cs="Arial"/>
        </w:rPr>
        <w:t>D</w:t>
      </w:r>
      <w:r w:rsidR="000D37B3" w:rsidRPr="00353715">
        <w:rPr>
          <w:rFonts w:ascii="Mark Pro" w:hAnsi="Mark Pro" w:cs="Arial"/>
        </w:rPr>
        <w:t xml:space="preserve">as zeigen regelmäßig die </w:t>
      </w:r>
      <w:r w:rsidR="00EE0309" w:rsidRPr="00353715">
        <w:rPr>
          <w:rFonts w:ascii="Mark Pro" w:hAnsi="Mark Pro" w:cs="Arial"/>
        </w:rPr>
        <w:t>Ergebnisse der von der Prüforganisation ausgeführten Hauptuntersuchungen.</w:t>
      </w:r>
    </w:p>
    <w:p w14:paraId="4F29F256" w14:textId="1EEFCD80" w:rsidR="00215ADB" w:rsidRPr="00353715" w:rsidRDefault="00313A65" w:rsidP="00215ADB">
      <w:pPr>
        <w:ind w:right="2120"/>
        <w:rPr>
          <w:rFonts w:ascii="Mark Pro" w:hAnsi="Mark Pro" w:cs="Arial"/>
        </w:rPr>
      </w:pPr>
      <w:r w:rsidRPr="00353715">
        <w:rPr>
          <w:rFonts w:ascii="Mark Pro" w:hAnsi="Mark Pro"/>
          <w:color w:val="C6243C"/>
        </w:rPr>
        <w:t xml:space="preserve">__ </w:t>
      </w:r>
      <w:r w:rsidR="00EE0309" w:rsidRPr="00353715">
        <w:rPr>
          <w:rFonts w:ascii="Mark Pro" w:hAnsi="Mark Pro" w:cs="Arial"/>
          <w:b/>
          <w:bCs/>
        </w:rPr>
        <w:t xml:space="preserve">1,5 Millionen </w:t>
      </w:r>
      <w:r w:rsidR="00561F50" w:rsidRPr="00353715">
        <w:rPr>
          <w:rFonts w:ascii="Mark Pro" w:hAnsi="Mark Pro" w:cs="Arial"/>
          <w:b/>
          <w:bCs/>
        </w:rPr>
        <w:t xml:space="preserve">neue </w:t>
      </w:r>
      <w:r w:rsidR="00EE0309" w:rsidRPr="00353715">
        <w:rPr>
          <w:rFonts w:ascii="Mark Pro" w:hAnsi="Mark Pro" w:cs="Arial"/>
          <w:b/>
          <w:bCs/>
        </w:rPr>
        <w:t>Führerscheine im Jahr:</w:t>
      </w:r>
      <w:r w:rsidR="00EE0309" w:rsidRPr="00353715">
        <w:rPr>
          <w:rFonts w:ascii="Mark Pro" w:hAnsi="Mark Pro" w:cs="Arial"/>
        </w:rPr>
        <w:t xml:space="preserve"> Die Frage nach dem ersten Auto </w:t>
      </w:r>
      <w:r w:rsidR="00561F50" w:rsidRPr="00353715">
        <w:rPr>
          <w:rFonts w:ascii="Mark Pro" w:hAnsi="Mark Pro" w:cs="Arial"/>
        </w:rPr>
        <w:t xml:space="preserve">hat </w:t>
      </w:r>
      <w:r w:rsidR="00EE0309" w:rsidRPr="00353715">
        <w:rPr>
          <w:rFonts w:ascii="Mark Pro" w:hAnsi="Mark Pro" w:cs="Arial"/>
        </w:rPr>
        <w:t>erhebliche Relevanz</w:t>
      </w:r>
      <w:r w:rsidR="00561F50" w:rsidRPr="00353715">
        <w:rPr>
          <w:rFonts w:ascii="Mark Pro" w:hAnsi="Mark Pro" w:cs="Arial"/>
        </w:rPr>
        <w:t xml:space="preserve"> für den Automobilmarkt</w:t>
      </w:r>
      <w:r w:rsidR="00EE0309" w:rsidRPr="00353715">
        <w:rPr>
          <w:rFonts w:ascii="Mark Pro" w:hAnsi="Mark Pro" w:cs="Arial"/>
        </w:rPr>
        <w:t xml:space="preserve">. Schließlich </w:t>
      </w:r>
      <w:r w:rsidR="000B0FE9" w:rsidRPr="00353715">
        <w:rPr>
          <w:rFonts w:ascii="Mark Pro" w:hAnsi="Mark Pro" w:cs="Arial"/>
        </w:rPr>
        <w:t xml:space="preserve">erhalten </w:t>
      </w:r>
      <w:r w:rsidR="00561F50" w:rsidRPr="00353715">
        <w:rPr>
          <w:rFonts w:ascii="Mark Pro" w:hAnsi="Mark Pro" w:cs="Arial"/>
        </w:rPr>
        <w:t xml:space="preserve">allein </w:t>
      </w:r>
      <w:r w:rsidR="00EE0309" w:rsidRPr="00353715">
        <w:rPr>
          <w:rFonts w:ascii="Mark Pro" w:hAnsi="Mark Pro" w:cs="Arial"/>
        </w:rPr>
        <w:t xml:space="preserve">in Deutschland jährlich rund 1,5 Millionen </w:t>
      </w:r>
      <w:r w:rsidR="000B0FE9" w:rsidRPr="00353715">
        <w:rPr>
          <w:rFonts w:ascii="Mark Pro" w:hAnsi="Mark Pro" w:cs="Arial"/>
        </w:rPr>
        <w:t xml:space="preserve">Menschen ihre </w:t>
      </w:r>
      <w:r w:rsidR="00561F50" w:rsidRPr="00353715">
        <w:rPr>
          <w:rFonts w:ascii="Mark Pro" w:hAnsi="Mark Pro" w:cs="Arial"/>
        </w:rPr>
        <w:t xml:space="preserve">neue </w:t>
      </w:r>
      <w:r w:rsidR="00EE0309" w:rsidRPr="00353715">
        <w:rPr>
          <w:rFonts w:ascii="Mark Pro" w:hAnsi="Mark Pro" w:cs="Arial"/>
        </w:rPr>
        <w:t xml:space="preserve">Fahrerlaubnis. </w:t>
      </w:r>
      <w:r w:rsidR="00561F50" w:rsidRPr="00353715">
        <w:rPr>
          <w:rFonts w:ascii="Mark Pro" w:hAnsi="Mark Pro" w:cs="Arial"/>
        </w:rPr>
        <w:t xml:space="preserve">Damit dieser Bedarf auch in Zukunft möglichst bezahlbar gedeckt </w:t>
      </w:r>
      <w:r w:rsidR="000B0FE9" w:rsidRPr="00353715">
        <w:rPr>
          <w:rFonts w:ascii="Mark Pro" w:hAnsi="Mark Pro" w:cs="Arial"/>
        </w:rPr>
        <w:t>ist</w:t>
      </w:r>
      <w:r w:rsidR="00561F50" w:rsidRPr="00353715">
        <w:rPr>
          <w:rFonts w:ascii="Mark Pro" w:hAnsi="Mark Pro" w:cs="Arial"/>
        </w:rPr>
        <w:t xml:space="preserve">, tritt die GTÜ für eine Liberalisierung der Prüfungsregelungen für den Führerschein ein. Das könnte den Preisanstieg etwas dämpfen, der seit mehreren Jahren deutlich über der Inflationsrate liegt. </w:t>
      </w:r>
      <w:r w:rsidR="000B0FE9" w:rsidRPr="00353715">
        <w:rPr>
          <w:rFonts w:ascii="Mark Pro" w:hAnsi="Mark Pro" w:cs="Arial"/>
        </w:rPr>
        <w:t>Wenn w</w:t>
      </w:r>
      <w:r w:rsidR="00456E08" w:rsidRPr="00353715">
        <w:rPr>
          <w:rFonts w:ascii="Mark Pro" w:hAnsi="Mark Pro" w:cs="Arial"/>
        </w:rPr>
        <w:t xml:space="preserve">eitere </w:t>
      </w:r>
      <w:r w:rsidR="00661D08" w:rsidRPr="00353715">
        <w:rPr>
          <w:rFonts w:ascii="Mark Pro" w:hAnsi="Mark Pro" w:cs="Arial"/>
        </w:rPr>
        <w:t xml:space="preserve">Prüforganisationen </w:t>
      </w:r>
      <w:r w:rsidR="00262CBA" w:rsidRPr="00353715">
        <w:rPr>
          <w:rFonts w:ascii="Mark Pro" w:hAnsi="Mark Pro" w:cs="Arial"/>
        </w:rPr>
        <w:t xml:space="preserve">wie </w:t>
      </w:r>
      <w:r w:rsidR="000B0FE9" w:rsidRPr="00353715">
        <w:rPr>
          <w:rFonts w:ascii="Mark Pro" w:hAnsi="Mark Pro" w:cs="Arial"/>
        </w:rPr>
        <w:t xml:space="preserve">etwa die </w:t>
      </w:r>
      <w:r w:rsidR="00262CBA" w:rsidRPr="00353715">
        <w:rPr>
          <w:rFonts w:ascii="Mark Pro" w:hAnsi="Mark Pro" w:cs="Arial"/>
        </w:rPr>
        <w:t xml:space="preserve">GTÜ </w:t>
      </w:r>
      <w:r w:rsidR="000B0FE9" w:rsidRPr="00353715">
        <w:rPr>
          <w:rFonts w:ascii="Mark Pro" w:hAnsi="Mark Pro" w:cs="Arial"/>
        </w:rPr>
        <w:t xml:space="preserve">mit ihren Prüfingenieurinnen und Prüfingenieuren </w:t>
      </w:r>
      <w:r w:rsidR="00456E08" w:rsidRPr="00353715">
        <w:rPr>
          <w:rFonts w:ascii="Mark Pro" w:hAnsi="Mark Pro" w:cs="Arial"/>
        </w:rPr>
        <w:t xml:space="preserve">unter Beibehaltung geltender Qualitätsstandards </w:t>
      </w:r>
      <w:r w:rsidR="000B0FE9" w:rsidRPr="00353715">
        <w:rPr>
          <w:rFonts w:ascii="Mark Pro" w:hAnsi="Mark Pro" w:cs="Arial"/>
        </w:rPr>
        <w:t xml:space="preserve">die Fahrprüfung abnehmen dürfen, </w:t>
      </w:r>
      <w:r w:rsidR="00456E08" w:rsidRPr="00353715">
        <w:rPr>
          <w:rFonts w:ascii="Mark Pro" w:hAnsi="Mark Pro" w:cs="Arial"/>
        </w:rPr>
        <w:t xml:space="preserve">könnte </w:t>
      </w:r>
      <w:r w:rsidR="000B0FE9" w:rsidRPr="00353715">
        <w:rPr>
          <w:rFonts w:ascii="Mark Pro" w:hAnsi="Mark Pro" w:cs="Arial"/>
        </w:rPr>
        <w:t xml:space="preserve">das </w:t>
      </w:r>
      <w:r w:rsidR="00456E08" w:rsidRPr="00353715">
        <w:rPr>
          <w:rFonts w:ascii="Mark Pro" w:hAnsi="Mark Pro" w:cs="Arial"/>
        </w:rPr>
        <w:t>die flächendeckende Versorgung verbessern und dazu beitragen, Ausbildungszeiten zu verkürzen.</w:t>
      </w:r>
    </w:p>
    <w:p w14:paraId="665F97DF" w14:textId="70AB6AB5" w:rsidR="00542665" w:rsidRPr="00353715" w:rsidRDefault="00542665" w:rsidP="00542665">
      <w:pPr>
        <w:ind w:right="2120"/>
        <w:rPr>
          <w:rFonts w:ascii="Mark Pro" w:hAnsi="Mark Pro" w:cs="Arial"/>
        </w:rPr>
      </w:pPr>
      <w:r w:rsidRPr="00353715">
        <w:rPr>
          <w:rFonts w:ascii="Mark Pro" w:hAnsi="Mark Pro"/>
          <w:color w:val="C6243C"/>
        </w:rPr>
        <w:lastRenderedPageBreak/>
        <w:t xml:space="preserve">__ </w:t>
      </w:r>
      <w:r w:rsidRPr="00353715">
        <w:rPr>
          <w:rFonts w:ascii="Mark Pro" w:hAnsi="Mark Pro" w:cs="Arial"/>
          <w:b/>
          <w:bCs/>
        </w:rPr>
        <w:t>Innere Werte</w:t>
      </w:r>
      <w:r w:rsidR="005956D3" w:rsidRPr="00353715">
        <w:rPr>
          <w:rFonts w:ascii="Mark Pro" w:hAnsi="Mark Pro" w:cs="Arial"/>
          <w:b/>
          <w:bCs/>
        </w:rPr>
        <w:t>:</w:t>
      </w:r>
      <w:r w:rsidRPr="00353715">
        <w:rPr>
          <w:rFonts w:ascii="Mark Pro" w:hAnsi="Mark Pro" w:cs="Arial"/>
        </w:rPr>
        <w:t xml:space="preserve"> Das erste eigene Auto bedeutet Freiheit – aber auch Verantwortung. Denn alltägliche Fahrpraxis und Routine </w:t>
      </w:r>
      <w:r w:rsidR="005956D3" w:rsidRPr="00353715">
        <w:rPr>
          <w:rFonts w:ascii="Mark Pro" w:hAnsi="Mark Pro" w:cs="Arial"/>
        </w:rPr>
        <w:t xml:space="preserve">entwickeln </w:t>
      </w:r>
      <w:r w:rsidRPr="00353715">
        <w:rPr>
          <w:rFonts w:ascii="Mark Pro" w:hAnsi="Mark Pro" w:cs="Arial"/>
        </w:rPr>
        <w:t xml:space="preserve">sich </w:t>
      </w:r>
      <w:r w:rsidR="005956D3" w:rsidRPr="00353715">
        <w:rPr>
          <w:rFonts w:ascii="Mark Pro" w:hAnsi="Mark Pro" w:cs="Arial"/>
        </w:rPr>
        <w:t>mit der Zeit laufend weiter</w:t>
      </w:r>
      <w:r w:rsidRPr="00353715">
        <w:rPr>
          <w:rFonts w:ascii="Mark Pro" w:hAnsi="Mark Pro" w:cs="Arial"/>
        </w:rPr>
        <w:t xml:space="preserve">. </w:t>
      </w:r>
      <w:r w:rsidR="005956D3" w:rsidRPr="00353715">
        <w:rPr>
          <w:rFonts w:ascii="Mark Pro" w:hAnsi="Mark Pro" w:cs="Arial"/>
        </w:rPr>
        <w:t xml:space="preserve">Fahranfänger und jüngere Fahrer haben auch wegen der geringeren Erfahrung ein statistisch höheres Unfallrisiko. </w:t>
      </w:r>
      <w:r w:rsidRPr="00353715">
        <w:rPr>
          <w:rFonts w:ascii="Mark Pro" w:hAnsi="Mark Pro" w:cs="Arial"/>
        </w:rPr>
        <w:t xml:space="preserve">Deshalb rät die GTÜ dringend dazu, die </w:t>
      </w:r>
      <w:r w:rsidR="005956D3" w:rsidRPr="00353715">
        <w:rPr>
          <w:rFonts w:ascii="Mark Pro" w:hAnsi="Mark Pro" w:cs="Arial"/>
        </w:rPr>
        <w:t xml:space="preserve">aktive und passive </w:t>
      </w:r>
      <w:r w:rsidRPr="00353715">
        <w:rPr>
          <w:rFonts w:ascii="Mark Pro" w:hAnsi="Mark Pro" w:cs="Arial"/>
        </w:rPr>
        <w:t>Sicherheit bei der Wahl des ersten Autos in den Vordergrund zu stellen</w:t>
      </w:r>
      <w:r w:rsidR="00BA56BA" w:rsidRPr="00353715">
        <w:rPr>
          <w:rFonts w:ascii="Mark Pro" w:hAnsi="Mark Pro" w:cs="Arial"/>
        </w:rPr>
        <w:t>:</w:t>
      </w:r>
      <w:r w:rsidRPr="00353715">
        <w:rPr>
          <w:rFonts w:ascii="Mark Pro" w:hAnsi="Mark Pro" w:cs="Arial"/>
        </w:rPr>
        <w:t xml:space="preserve"> Airbags, ABS und ESP sollten selbstverständlich sein</w:t>
      </w:r>
      <w:r w:rsidR="000B0FE9" w:rsidRPr="00353715">
        <w:rPr>
          <w:rFonts w:ascii="Mark Pro" w:hAnsi="Mark Pro" w:cs="Arial"/>
        </w:rPr>
        <w:t>. W</w:t>
      </w:r>
      <w:r w:rsidR="005956D3" w:rsidRPr="00353715">
        <w:rPr>
          <w:rFonts w:ascii="Mark Pro" w:hAnsi="Mark Pro" w:cs="Arial"/>
        </w:rPr>
        <w:t>eitere</w:t>
      </w:r>
      <w:r w:rsidRPr="00353715">
        <w:rPr>
          <w:rFonts w:ascii="Mark Pro" w:hAnsi="Mark Pro" w:cs="Arial"/>
        </w:rPr>
        <w:t xml:space="preserve"> Assistenzsysteme wie Spurhalte- oder Notbremsassistent </w:t>
      </w:r>
      <w:r w:rsidR="001E0E5A" w:rsidRPr="00353715">
        <w:rPr>
          <w:rFonts w:ascii="Mark Pro" w:hAnsi="Mark Pro" w:cs="Arial"/>
        </w:rPr>
        <w:t xml:space="preserve">können </w:t>
      </w:r>
      <w:r w:rsidRPr="00353715">
        <w:rPr>
          <w:rFonts w:ascii="Mark Pro" w:hAnsi="Mark Pro" w:cs="Arial"/>
        </w:rPr>
        <w:t xml:space="preserve">helfen, gefährliche Situationen zu </w:t>
      </w:r>
      <w:r w:rsidR="005956D3" w:rsidRPr="00353715">
        <w:rPr>
          <w:rFonts w:ascii="Mark Pro" w:hAnsi="Mark Pro" w:cs="Arial"/>
        </w:rPr>
        <w:t>meistern</w:t>
      </w:r>
      <w:r w:rsidRPr="00353715">
        <w:rPr>
          <w:rFonts w:ascii="Mark Pro" w:hAnsi="Mark Pro" w:cs="Arial"/>
        </w:rPr>
        <w:t>.</w:t>
      </w:r>
    </w:p>
    <w:p w14:paraId="381A8B78" w14:textId="4CA755ED" w:rsidR="00215ADB" w:rsidRPr="00353715" w:rsidRDefault="00542665" w:rsidP="00215ADB">
      <w:pPr>
        <w:ind w:right="2120"/>
        <w:rPr>
          <w:rFonts w:ascii="Mark Pro" w:hAnsi="Mark Pro" w:cs="Arial"/>
        </w:rPr>
      </w:pPr>
      <w:r w:rsidRPr="00353715">
        <w:rPr>
          <w:rFonts w:ascii="Mark Pro" w:hAnsi="Mark Pro"/>
          <w:color w:val="C6243C"/>
        </w:rPr>
        <w:t xml:space="preserve">__ </w:t>
      </w:r>
      <w:r w:rsidR="00C608E2" w:rsidRPr="00353715">
        <w:rPr>
          <w:rFonts w:ascii="Mark Pro" w:hAnsi="Mark Pro" w:cs="Arial"/>
          <w:b/>
          <w:bCs/>
        </w:rPr>
        <w:t xml:space="preserve">Kompakte sind eine gute Wahl: </w:t>
      </w:r>
      <w:r w:rsidR="00B9033A" w:rsidRPr="00353715">
        <w:rPr>
          <w:rFonts w:ascii="Mark Pro" w:hAnsi="Mark Pro" w:cs="Arial"/>
        </w:rPr>
        <w:t xml:space="preserve">Gut ausgestattete Klein- und Kompaktwagen eignen sich </w:t>
      </w:r>
      <w:r w:rsidR="008D6956" w:rsidRPr="00353715">
        <w:rPr>
          <w:rFonts w:ascii="Mark Pro" w:hAnsi="Mark Pro" w:cs="Arial"/>
        </w:rPr>
        <w:t xml:space="preserve">grundsätzlich </w:t>
      </w:r>
      <w:r w:rsidR="00B9033A" w:rsidRPr="00353715">
        <w:rPr>
          <w:rFonts w:ascii="Mark Pro" w:hAnsi="Mark Pro" w:cs="Arial"/>
        </w:rPr>
        <w:t xml:space="preserve">gut als erstes Auto. </w:t>
      </w:r>
      <w:r w:rsidR="00215ADB" w:rsidRPr="00353715">
        <w:rPr>
          <w:rFonts w:ascii="Mark Pro" w:hAnsi="Mark Pro" w:cs="Arial"/>
        </w:rPr>
        <w:t xml:space="preserve">Sie sind </w:t>
      </w:r>
      <w:r w:rsidR="000D0CB0" w:rsidRPr="00353715">
        <w:rPr>
          <w:rFonts w:ascii="Mark Pro" w:hAnsi="Mark Pro" w:cs="Arial"/>
        </w:rPr>
        <w:t xml:space="preserve">nicht nur vergleichsweise </w:t>
      </w:r>
      <w:r w:rsidR="00215ADB" w:rsidRPr="00353715">
        <w:rPr>
          <w:rFonts w:ascii="Mark Pro" w:hAnsi="Mark Pro" w:cs="Arial"/>
        </w:rPr>
        <w:t xml:space="preserve">günstig </w:t>
      </w:r>
      <w:r w:rsidR="000D0CB0" w:rsidRPr="00353715">
        <w:rPr>
          <w:rFonts w:ascii="Mark Pro" w:hAnsi="Mark Pro" w:cs="Arial"/>
        </w:rPr>
        <w:t xml:space="preserve">in </w:t>
      </w:r>
      <w:r w:rsidR="00BA1530" w:rsidRPr="00353715">
        <w:rPr>
          <w:rFonts w:ascii="Mark Pro" w:hAnsi="Mark Pro" w:cs="Arial"/>
        </w:rPr>
        <w:t xml:space="preserve">der </w:t>
      </w:r>
      <w:r w:rsidR="000D0CB0" w:rsidRPr="00353715">
        <w:rPr>
          <w:rFonts w:ascii="Mark Pro" w:hAnsi="Mark Pro" w:cs="Arial"/>
        </w:rPr>
        <w:t xml:space="preserve">Anschaffung und </w:t>
      </w:r>
      <w:r w:rsidR="00BA1530" w:rsidRPr="00353715">
        <w:rPr>
          <w:rFonts w:ascii="Mark Pro" w:hAnsi="Mark Pro" w:cs="Arial"/>
        </w:rPr>
        <w:t xml:space="preserve">im </w:t>
      </w:r>
      <w:r w:rsidR="000D0CB0" w:rsidRPr="00353715">
        <w:rPr>
          <w:rFonts w:ascii="Mark Pro" w:hAnsi="Mark Pro" w:cs="Arial"/>
        </w:rPr>
        <w:t xml:space="preserve">Betrieb, sondern auch </w:t>
      </w:r>
      <w:r w:rsidR="00215ADB" w:rsidRPr="00353715">
        <w:rPr>
          <w:rFonts w:ascii="Mark Pro" w:hAnsi="Mark Pro" w:cs="Arial"/>
        </w:rPr>
        <w:t xml:space="preserve">übersichtlich </w:t>
      </w:r>
      <w:r w:rsidR="000D0CB0" w:rsidRPr="00353715">
        <w:rPr>
          <w:rFonts w:ascii="Mark Pro" w:hAnsi="Mark Pro" w:cs="Arial"/>
        </w:rPr>
        <w:t>und handlich im Straßenverkehr.</w:t>
      </w:r>
    </w:p>
    <w:p w14:paraId="6D654585" w14:textId="7B299F55" w:rsidR="00215ADB" w:rsidRPr="00353715" w:rsidRDefault="00BC3695" w:rsidP="00215ADB">
      <w:pPr>
        <w:ind w:right="2120"/>
        <w:rPr>
          <w:rFonts w:ascii="Mark Pro" w:hAnsi="Mark Pro" w:cs="Arial"/>
        </w:rPr>
      </w:pPr>
      <w:r w:rsidRPr="00353715">
        <w:rPr>
          <w:rFonts w:ascii="Mark Pro" w:hAnsi="Mark Pro"/>
          <w:color w:val="C6243C"/>
        </w:rPr>
        <w:t xml:space="preserve">__ </w:t>
      </w:r>
      <w:r w:rsidRPr="00353715">
        <w:rPr>
          <w:rFonts w:ascii="Mark Pro" w:hAnsi="Mark Pro" w:cs="Arial"/>
          <w:b/>
          <w:bCs/>
        </w:rPr>
        <w:t>Warum G</w:t>
      </w:r>
      <w:r w:rsidR="00215ADB" w:rsidRPr="00353715">
        <w:rPr>
          <w:rFonts w:ascii="Mark Pro" w:hAnsi="Mark Pro" w:cs="Arial"/>
          <w:b/>
          <w:bCs/>
        </w:rPr>
        <w:t>ebraucht</w:t>
      </w:r>
      <w:r w:rsidRPr="00353715">
        <w:rPr>
          <w:rFonts w:ascii="Mark Pro" w:hAnsi="Mark Pro" w:cs="Arial"/>
          <w:b/>
          <w:bCs/>
        </w:rPr>
        <w:t>e</w:t>
      </w:r>
      <w:r w:rsidR="00215ADB" w:rsidRPr="00353715">
        <w:rPr>
          <w:rFonts w:ascii="Mark Pro" w:hAnsi="Mark Pro" w:cs="Arial"/>
          <w:b/>
          <w:bCs/>
        </w:rPr>
        <w:t xml:space="preserve"> </w:t>
      </w:r>
      <w:r w:rsidRPr="00353715">
        <w:rPr>
          <w:rFonts w:ascii="Mark Pro" w:hAnsi="Mark Pro" w:cs="Arial"/>
          <w:b/>
          <w:bCs/>
        </w:rPr>
        <w:t xml:space="preserve">punkten: </w:t>
      </w:r>
      <w:r w:rsidR="00215ADB" w:rsidRPr="00353715">
        <w:rPr>
          <w:rFonts w:ascii="Mark Pro" w:hAnsi="Mark Pro" w:cs="Arial"/>
        </w:rPr>
        <w:t xml:space="preserve">Ein </w:t>
      </w:r>
      <w:r w:rsidRPr="00353715">
        <w:rPr>
          <w:rFonts w:ascii="Mark Pro" w:hAnsi="Mark Pro" w:cs="Arial"/>
        </w:rPr>
        <w:t xml:space="preserve">junges </w:t>
      </w:r>
      <w:r w:rsidR="00215ADB" w:rsidRPr="00353715">
        <w:rPr>
          <w:rFonts w:ascii="Mark Pro" w:hAnsi="Mark Pro" w:cs="Arial"/>
        </w:rPr>
        <w:t xml:space="preserve">gebrauchtes Auto ist für Einsteiger </w:t>
      </w:r>
      <w:r w:rsidRPr="00353715">
        <w:rPr>
          <w:rFonts w:ascii="Mark Pro" w:hAnsi="Mark Pro" w:cs="Arial"/>
        </w:rPr>
        <w:t xml:space="preserve">eine gute </w:t>
      </w:r>
      <w:r w:rsidR="00215ADB" w:rsidRPr="00353715">
        <w:rPr>
          <w:rFonts w:ascii="Mark Pro" w:hAnsi="Mark Pro" w:cs="Arial"/>
        </w:rPr>
        <w:t>Wahl</w:t>
      </w:r>
      <w:r w:rsidRPr="00353715">
        <w:rPr>
          <w:rFonts w:ascii="Mark Pro" w:hAnsi="Mark Pro" w:cs="Arial"/>
        </w:rPr>
        <w:t>.</w:t>
      </w:r>
      <w:r w:rsidR="00215ADB" w:rsidRPr="00353715">
        <w:rPr>
          <w:rFonts w:ascii="Mark Pro" w:hAnsi="Mark Pro" w:cs="Arial"/>
        </w:rPr>
        <w:t xml:space="preserve"> </w:t>
      </w:r>
      <w:r w:rsidRPr="00353715">
        <w:rPr>
          <w:rFonts w:ascii="Mark Pro" w:hAnsi="Mark Pro" w:cs="Arial"/>
        </w:rPr>
        <w:t>Denn die Technik ist für gewöhnlich auf einem aktuellen Stand, während der Anschaffungspreis bei ein bis drei Jahre alten Gebrauchten um ein Viertel bis zur Hälfte unter dem Neupreis lieg</w:t>
      </w:r>
      <w:r w:rsidR="001E0E5A" w:rsidRPr="00353715">
        <w:rPr>
          <w:rFonts w:ascii="Mark Pro" w:hAnsi="Mark Pro" w:cs="Arial"/>
        </w:rPr>
        <w:t>en kann</w:t>
      </w:r>
      <w:r w:rsidRPr="00353715">
        <w:rPr>
          <w:rFonts w:ascii="Mark Pro" w:hAnsi="Mark Pro" w:cs="Arial"/>
        </w:rPr>
        <w:t>. Da lassen sich auch weitere Wertverluste zum Beispiel durch k</w:t>
      </w:r>
      <w:r w:rsidR="00215ADB" w:rsidRPr="00353715">
        <w:rPr>
          <w:rFonts w:ascii="Mark Pro" w:hAnsi="Mark Pro" w:cs="Arial"/>
        </w:rPr>
        <w:t>leine Parkrempler leichter verschmerzen</w:t>
      </w:r>
      <w:r w:rsidRPr="00353715">
        <w:rPr>
          <w:rFonts w:ascii="Mark Pro" w:hAnsi="Mark Pro" w:cs="Arial"/>
        </w:rPr>
        <w:t xml:space="preserve">. </w:t>
      </w:r>
      <w:r w:rsidR="00215ADB" w:rsidRPr="00353715">
        <w:rPr>
          <w:rFonts w:ascii="Mark Pro" w:hAnsi="Mark Pro" w:cs="Arial"/>
        </w:rPr>
        <w:t>Wichtig</w:t>
      </w:r>
      <w:r w:rsidRPr="00353715">
        <w:rPr>
          <w:rFonts w:ascii="Mark Pro" w:hAnsi="Mark Pro" w:cs="Arial"/>
        </w:rPr>
        <w:t>er Rat der GTÜ</w:t>
      </w:r>
      <w:r w:rsidR="00215ADB" w:rsidRPr="00353715">
        <w:rPr>
          <w:rFonts w:ascii="Mark Pro" w:hAnsi="Mark Pro" w:cs="Arial"/>
        </w:rPr>
        <w:t xml:space="preserve">: </w:t>
      </w:r>
      <w:r w:rsidRPr="00353715">
        <w:rPr>
          <w:rFonts w:ascii="Mark Pro" w:hAnsi="Mark Pro" w:cs="Arial"/>
        </w:rPr>
        <w:t xml:space="preserve">Bei drei Jahre alten Autos lohnt es sich, auf die </w:t>
      </w:r>
      <w:r w:rsidR="00215ADB" w:rsidRPr="00353715">
        <w:rPr>
          <w:rFonts w:ascii="Mark Pro" w:hAnsi="Mark Pro" w:cs="Arial"/>
        </w:rPr>
        <w:t xml:space="preserve">aktuelle Hauptuntersuchung </w:t>
      </w:r>
      <w:r w:rsidRPr="00353715">
        <w:rPr>
          <w:rFonts w:ascii="Mark Pro" w:hAnsi="Mark Pro" w:cs="Arial"/>
        </w:rPr>
        <w:t>zu achten</w:t>
      </w:r>
      <w:r w:rsidR="00215ADB" w:rsidRPr="00353715">
        <w:rPr>
          <w:rFonts w:ascii="Mark Pro" w:hAnsi="Mark Pro" w:cs="Arial"/>
        </w:rPr>
        <w:t>.</w:t>
      </w:r>
      <w:r w:rsidRPr="00353715">
        <w:rPr>
          <w:rFonts w:ascii="Mark Pro" w:hAnsi="Mark Pro" w:cs="Arial"/>
        </w:rPr>
        <w:t xml:space="preserve"> Denn diese ist bei Neuwagen erstmals nach drei Jahren fällig.</w:t>
      </w:r>
    </w:p>
    <w:p w14:paraId="0D62823C" w14:textId="59C6292A" w:rsidR="00F60F21" w:rsidRPr="00353715" w:rsidRDefault="00B916C5" w:rsidP="00B37541">
      <w:pPr>
        <w:ind w:right="2120"/>
        <w:rPr>
          <w:rFonts w:ascii="Mark Pro" w:hAnsi="Mark Pro" w:cs="Arial"/>
        </w:rPr>
      </w:pPr>
      <w:r w:rsidRPr="00353715">
        <w:rPr>
          <w:rFonts w:ascii="Mark Pro" w:hAnsi="Mark Pro"/>
          <w:color w:val="C6243C"/>
        </w:rPr>
        <w:t xml:space="preserve">__ </w:t>
      </w:r>
      <w:r w:rsidR="00D023E3" w:rsidRPr="00353715">
        <w:rPr>
          <w:rFonts w:ascii="Mark Pro" w:hAnsi="Mark Pro" w:cs="Arial"/>
          <w:b/>
          <w:bCs/>
        </w:rPr>
        <w:t>Vor dem Ka</w:t>
      </w:r>
      <w:r w:rsidRPr="00353715">
        <w:rPr>
          <w:rFonts w:ascii="Mark Pro" w:hAnsi="Mark Pro" w:cs="Arial"/>
          <w:b/>
          <w:bCs/>
        </w:rPr>
        <w:t xml:space="preserve">uf: </w:t>
      </w:r>
      <w:r w:rsidR="001E0E5A" w:rsidRPr="00353715">
        <w:rPr>
          <w:rFonts w:ascii="Mark Pro" w:hAnsi="Mark Pro" w:cs="Arial"/>
        </w:rPr>
        <w:t>V</w:t>
      </w:r>
      <w:r w:rsidR="00D023E3" w:rsidRPr="00353715">
        <w:rPr>
          <w:rFonts w:ascii="Mark Pro" w:hAnsi="Mark Pro" w:cs="Arial"/>
        </w:rPr>
        <w:t xml:space="preserve">or der Anschaffung des ersten eigenen Autos </w:t>
      </w:r>
      <w:r w:rsidR="001E0E5A" w:rsidRPr="00353715">
        <w:rPr>
          <w:rFonts w:ascii="Mark Pro" w:hAnsi="Mark Pro" w:cs="Arial"/>
        </w:rPr>
        <w:t xml:space="preserve">sollte man </w:t>
      </w:r>
      <w:r w:rsidR="00D023E3" w:rsidRPr="00353715">
        <w:rPr>
          <w:rFonts w:ascii="Mark Pro" w:hAnsi="Mark Pro" w:cs="Arial"/>
        </w:rPr>
        <w:t xml:space="preserve">gründlich </w:t>
      </w:r>
      <w:r w:rsidR="000B0FE9" w:rsidRPr="00353715">
        <w:rPr>
          <w:rFonts w:ascii="Mark Pro" w:hAnsi="Mark Pro" w:cs="Arial"/>
        </w:rPr>
        <w:t xml:space="preserve">die laufenden Kosten des </w:t>
      </w:r>
      <w:r w:rsidR="001E0E5A" w:rsidRPr="00353715">
        <w:rPr>
          <w:rFonts w:ascii="Mark Pro" w:hAnsi="Mark Pro" w:cs="Arial"/>
        </w:rPr>
        <w:t xml:space="preserve">ins Auge gefassten </w:t>
      </w:r>
      <w:r w:rsidR="000B0FE9" w:rsidRPr="00353715">
        <w:rPr>
          <w:rFonts w:ascii="Mark Pro" w:hAnsi="Mark Pro" w:cs="Arial"/>
        </w:rPr>
        <w:t xml:space="preserve">Fahrzeugs </w:t>
      </w:r>
      <w:r w:rsidR="00D023E3" w:rsidRPr="00353715">
        <w:rPr>
          <w:rFonts w:ascii="Mark Pro" w:hAnsi="Mark Pro" w:cs="Arial"/>
        </w:rPr>
        <w:t>recherchieren</w:t>
      </w:r>
      <w:r w:rsidR="001E0E5A" w:rsidRPr="00353715">
        <w:rPr>
          <w:rFonts w:ascii="Mark Pro" w:hAnsi="Mark Pro" w:cs="Arial"/>
        </w:rPr>
        <w:t xml:space="preserve">. Dazu gehören beispielsweise </w:t>
      </w:r>
      <w:r w:rsidR="00215ADB" w:rsidRPr="00353715">
        <w:rPr>
          <w:rFonts w:ascii="Mark Pro" w:hAnsi="Mark Pro" w:cs="Arial"/>
        </w:rPr>
        <w:t xml:space="preserve">Versicherung, Steuer, </w:t>
      </w:r>
      <w:r w:rsidR="00D023E3" w:rsidRPr="00353715">
        <w:rPr>
          <w:rFonts w:ascii="Mark Pro" w:hAnsi="Mark Pro" w:cs="Arial"/>
        </w:rPr>
        <w:t>Verbrauch und Werkstattkosten</w:t>
      </w:r>
      <w:r w:rsidR="00215ADB" w:rsidRPr="00353715">
        <w:rPr>
          <w:rFonts w:ascii="Mark Pro" w:hAnsi="Mark Pro" w:cs="Arial"/>
        </w:rPr>
        <w:t xml:space="preserve">. </w:t>
      </w:r>
      <w:r w:rsidR="000B0FE9" w:rsidRPr="00353715">
        <w:rPr>
          <w:rFonts w:ascii="Mark Pro" w:hAnsi="Mark Pro" w:cs="Arial"/>
        </w:rPr>
        <w:t xml:space="preserve">Denn da gibt es von Modell zu Modell teils deutliche Unterschiede. Und diese Kosten begleiten einen für die nächsten Jahre. Wer sie niedrig hält, hat mehr </w:t>
      </w:r>
      <w:r w:rsidR="00661D08" w:rsidRPr="00353715">
        <w:rPr>
          <w:rFonts w:ascii="Mark Pro" w:hAnsi="Mark Pro" w:cs="Arial"/>
        </w:rPr>
        <w:t>Freiheit</w:t>
      </w:r>
      <w:r w:rsidR="000B0FE9" w:rsidRPr="00353715">
        <w:rPr>
          <w:rFonts w:ascii="Mark Pro" w:hAnsi="Mark Pro" w:cs="Arial"/>
        </w:rPr>
        <w:t xml:space="preserve"> für andere Ausgaben.</w:t>
      </w:r>
    </w:p>
    <w:p w14:paraId="770CCCEE" w14:textId="6C773E62" w:rsidR="00C52742" w:rsidRPr="00353715" w:rsidRDefault="00F60F21" w:rsidP="00F60F21">
      <w:pPr>
        <w:ind w:right="2120"/>
        <w:rPr>
          <w:rFonts w:ascii="Mark Pro" w:hAnsi="Mark Pro" w:cs="Arial"/>
        </w:rPr>
      </w:pPr>
      <w:r w:rsidRPr="00353715">
        <w:rPr>
          <w:rFonts w:ascii="Mark Pro" w:hAnsi="Mark Pro"/>
          <w:color w:val="C6243C"/>
        </w:rPr>
        <w:t xml:space="preserve">__ </w:t>
      </w:r>
      <w:r w:rsidRPr="00353715">
        <w:rPr>
          <w:rFonts w:ascii="Mark Pro" w:hAnsi="Mark Pro" w:cs="Arial"/>
          <w:b/>
          <w:bCs/>
        </w:rPr>
        <w:t xml:space="preserve">Beim Versichern lässt sich sparen: </w:t>
      </w:r>
      <w:r w:rsidRPr="00353715">
        <w:rPr>
          <w:rFonts w:ascii="Mark Pro" w:hAnsi="Mark Pro" w:cs="Arial"/>
        </w:rPr>
        <w:t xml:space="preserve">Grundsätzlich sind Kfz-Versicherungstarife für Fahranfänger wegen der genannten </w:t>
      </w:r>
      <w:r w:rsidR="001E0E5A" w:rsidRPr="00353715">
        <w:rPr>
          <w:rFonts w:ascii="Mark Pro" w:hAnsi="Mark Pro" w:cs="Arial"/>
        </w:rPr>
        <w:t xml:space="preserve">größeren </w:t>
      </w:r>
      <w:r w:rsidRPr="00353715">
        <w:rPr>
          <w:rFonts w:ascii="Mark Pro" w:hAnsi="Mark Pro" w:cs="Arial"/>
        </w:rPr>
        <w:t xml:space="preserve">Risiken sehr hoch. Doch auch hier lässt sich sparen. Das fängt an bei der Wahl eines </w:t>
      </w:r>
      <w:r w:rsidR="001E0E5A" w:rsidRPr="00353715">
        <w:rPr>
          <w:rFonts w:ascii="Mark Pro" w:hAnsi="Mark Pro" w:cs="Arial"/>
        </w:rPr>
        <w:t xml:space="preserve">günstigen </w:t>
      </w:r>
      <w:r w:rsidRPr="00353715">
        <w:rPr>
          <w:rFonts w:ascii="Mark Pro" w:hAnsi="Mark Pro" w:cs="Arial"/>
        </w:rPr>
        <w:t>Tarifs, beispielsweise einer Familienversicherung</w:t>
      </w:r>
      <w:r w:rsidR="001E0E5A" w:rsidRPr="00353715">
        <w:rPr>
          <w:rFonts w:ascii="Mark Pro" w:hAnsi="Mark Pro" w:cs="Arial"/>
        </w:rPr>
        <w:t xml:space="preserve"> oder der </w:t>
      </w:r>
      <w:r w:rsidRPr="00353715">
        <w:rPr>
          <w:rFonts w:ascii="Mark Pro" w:hAnsi="Mark Pro" w:cs="Arial"/>
        </w:rPr>
        <w:t xml:space="preserve">Versicherung </w:t>
      </w:r>
      <w:r w:rsidR="001E0E5A" w:rsidRPr="00353715">
        <w:rPr>
          <w:rFonts w:ascii="Mark Pro" w:hAnsi="Mark Pro" w:cs="Arial"/>
        </w:rPr>
        <w:t xml:space="preserve">des Wagens </w:t>
      </w:r>
      <w:r w:rsidRPr="00353715">
        <w:rPr>
          <w:rFonts w:ascii="Mark Pro" w:hAnsi="Mark Pro" w:cs="Arial"/>
        </w:rPr>
        <w:t>über die Eltern</w:t>
      </w:r>
      <w:r w:rsidR="001E0E5A" w:rsidRPr="00353715">
        <w:rPr>
          <w:rFonts w:ascii="Mark Pro" w:hAnsi="Mark Pro" w:cs="Arial"/>
        </w:rPr>
        <w:t>. M</w:t>
      </w:r>
      <w:r w:rsidRPr="00353715">
        <w:rPr>
          <w:rFonts w:ascii="Mark Pro" w:hAnsi="Mark Pro" w:cs="Arial"/>
        </w:rPr>
        <w:t xml:space="preserve">öglich </w:t>
      </w:r>
      <w:r w:rsidR="001E0E5A" w:rsidRPr="00353715">
        <w:rPr>
          <w:rFonts w:ascii="Mark Pro" w:hAnsi="Mark Pro" w:cs="Arial"/>
        </w:rPr>
        <w:t xml:space="preserve">ist auch </w:t>
      </w:r>
      <w:r w:rsidRPr="00353715">
        <w:rPr>
          <w:rFonts w:ascii="Mark Pro" w:hAnsi="Mark Pro" w:cs="Arial"/>
        </w:rPr>
        <w:t>die Übernahme der Schadenfreiheitsklasse</w:t>
      </w:r>
      <w:r w:rsidR="001E0E5A" w:rsidRPr="00353715">
        <w:rPr>
          <w:rFonts w:ascii="Mark Pro" w:hAnsi="Mark Pro" w:cs="Arial"/>
        </w:rPr>
        <w:t xml:space="preserve"> von Verwandten</w:t>
      </w:r>
      <w:r w:rsidRPr="00353715">
        <w:rPr>
          <w:rFonts w:ascii="Mark Pro" w:hAnsi="Mark Pro" w:cs="Arial"/>
        </w:rPr>
        <w:t xml:space="preserve">. Es lohnt sich </w:t>
      </w:r>
      <w:r w:rsidR="00661D08" w:rsidRPr="00353715">
        <w:rPr>
          <w:rFonts w:ascii="Mark Pro" w:hAnsi="Mark Pro" w:cs="Arial"/>
        </w:rPr>
        <w:t>zudem</w:t>
      </w:r>
      <w:r w:rsidRPr="00353715">
        <w:rPr>
          <w:rFonts w:ascii="Mark Pro" w:hAnsi="Mark Pro" w:cs="Arial"/>
        </w:rPr>
        <w:t>, die Tarife für verschiedene Autos zu vergleichen, die als erster eigener Pkw infrage kommen. Denn hier bestehen teils ebenfalls deutliche Unterschiede.</w:t>
      </w:r>
    </w:p>
    <w:p w14:paraId="5A7CEFB7" w14:textId="49E9D19F" w:rsidR="00215ADB" w:rsidRPr="00353715" w:rsidRDefault="00C52742" w:rsidP="00215ADB">
      <w:pPr>
        <w:ind w:right="2120"/>
        <w:rPr>
          <w:rFonts w:ascii="Mark Pro" w:hAnsi="Mark Pro" w:cs="Arial"/>
        </w:rPr>
      </w:pPr>
      <w:r w:rsidRPr="00353715">
        <w:rPr>
          <w:rFonts w:ascii="Mark Pro" w:hAnsi="Mark Pro"/>
          <w:color w:val="C6243C"/>
        </w:rPr>
        <w:lastRenderedPageBreak/>
        <w:t xml:space="preserve">__ </w:t>
      </w:r>
      <w:r w:rsidRPr="00353715">
        <w:rPr>
          <w:rFonts w:ascii="Mark Pro" w:hAnsi="Mark Pro" w:cs="Arial"/>
          <w:b/>
          <w:bCs/>
        </w:rPr>
        <w:t xml:space="preserve">Freude und Vertrauen: </w:t>
      </w:r>
      <w:r w:rsidRPr="00353715">
        <w:rPr>
          <w:rFonts w:ascii="Mark Pro" w:hAnsi="Mark Pro" w:cs="Arial"/>
        </w:rPr>
        <w:t>Ist das eigene Auto gefunden</w:t>
      </w:r>
      <w:r w:rsidR="0030542A" w:rsidRPr="00353715">
        <w:rPr>
          <w:rFonts w:ascii="Mark Pro" w:hAnsi="Mark Pro" w:cs="Arial"/>
        </w:rPr>
        <w:t xml:space="preserve"> und angeschafft</w:t>
      </w:r>
      <w:r w:rsidRPr="00353715">
        <w:rPr>
          <w:rFonts w:ascii="Mark Pro" w:hAnsi="Mark Pro" w:cs="Arial"/>
        </w:rPr>
        <w:t xml:space="preserve">, darf der Start ins Leben </w:t>
      </w:r>
      <w:r w:rsidR="00CD032A" w:rsidRPr="00353715">
        <w:rPr>
          <w:rFonts w:ascii="Mark Pro" w:hAnsi="Mark Pro" w:cs="Arial"/>
        </w:rPr>
        <w:t xml:space="preserve">hinter dem Steuer </w:t>
      </w:r>
      <w:r w:rsidRPr="00353715">
        <w:rPr>
          <w:rFonts w:ascii="Mark Pro" w:hAnsi="Mark Pro" w:cs="Arial"/>
        </w:rPr>
        <w:t>mit Freude beginnen. Dazu gehört</w:t>
      </w:r>
      <w:r w:rsidR="00CD032A" w:rsidRPr="00353715">
        <w:rPr>
          <w:rFonts w:ascii="Mark Pro" w:hAnsi="Mark Pro" w:cs="Arial"/>
        </w:rPr>
        <w:t xml:space="preserve">, dass man sich mit dem Wagen </w:t>
      </w:r>
      <w:r w:rsidR="0030542A" w:rsidRPr="00353715">
        <w:rPr>
          <w:rFonts w:ascii="Mark Pro" w:hAnsi="Mark Pro" w:cs="Arial"/>
        </w:rPr>
        <w:t>und seinen Funktionen gründlich vertraut macht und ihn laufend pflegt. Die regelmäßige Kontrolle des Reifendrucks, das Nachfüllen von Scheibenreinigungsflüssigkeit und der Lichtcheck vor der dunklen Jahreszeit tragen zur Sicherheit bei. Und wer den guten Zustand des Autos stets im Blick behält, wird auch die Hauptuntersuchung ohne Probleme meistern.</w:t>
      </w:r>
    </w:p>
    <w:p w14:paraId="34D2DC05" w14:textId="77777777" w:rsidR="001E0E5A" w:rsidRPr="00353715" w:rsidRDefault="001E0E5A" w:rsidP="00215ADB">
      <w:pPr>
        <w:ind w:right="2120"/>
        <w:rPr>
          <w:rFonts w:ascii="Mark Pro" w:hAnsi="Mark Pro" w:cs="Arial"/>
        </w:rPr>
      </w:pPr>
    </w:p>
    <w:p w14:paraId="6BB60033" w14:textId="77777777" w:rsidR="00563FCA" w:rsidRPr="00353715" w:rsidRDefault="00563FCA" w:rsidP="00215ADB">
      <w:pPr>
        <w:ind w:right="2120"/>
        <w:rPr>
          <w:rFonts w:ascii="Mark Pro" w:hAnsi="Mark Pro" w:cs="Arial"/>
        </w:rPr>
      </w:pPr>
    </w:p>
    <w:p w14:paraId="57A35BA8" w14:textId="77777777" w:rsidR="00563FCA" w:rsidRPr="00353715" w:rsidRDefault="00563FCA" w:rsidP="00215ADB">
      <w:pPr>
        <w:ind w:right="2120"/>
        <w:rPr>
          <w:rFonts w:ascii="Mark Pro" w:hAnsi="Mark Pro" w:cs="Arial"/>
        </w:rPr>
      </w:pPr>
    </w:p>
    <w:p w14:paraId="6D65C955" w14:textId="77777777" w:rsidR="00563FCA" w:rsidRPr="00353715" w:rsidRDefault="00563FCA" w:rsidP="00215ADB">
      <w:pPr>
        <w:ind w:right="2120"/>
        <w:rPr>
          <w:rFonts w:ascii="Mark Pro" w:hAnsi="Mark Pro" w:cs="Arial"/>
        </w:rPr>
      </w:pPr>
    </w:p>
    <w:p w14:paraId="45DBBBFB" w14:textId="77777777" w:rsidR="00563FCA" w:rsidRPr="00353715" w:rsidRDefault="00563FCA" w:rsidP="00215ADB">
      <w:pPr>
        <w:ind w:right="2120"/>
        <w:rPr>
          <w:rFonts w:ascii="Mark Pro" w:hAnsi="Mark Pro" w:cs="Arial"/>
        </w:rPr>
      </w:pPr>
    </w:p>
    <w:p w14:paraId="11850726" w14:textId="77777777" w:rsidR="00563FCA" w:rsidRPr="00353715" w:rsidRDefault="00563FCA" w:rsidP="00215ADB">
      <w:pPr>
        <w:ind w:right="2120"/>
        <w:rPr>
          <w:rFonts w:ascii="Mark Pro" w:hAnsi="Mark Pro" w:cs="Arial"/>
        </w:rPr>
      </w:pPr>
    </w:p>
    <w:p w14:paraId="5CBDC7B0" w14:textId="77777777" w:rsidR="00563FCA" w:rsidRPr="00353715" w:rsidRDefault="00563FCA" w:rsidP="00215ADB">
      <w:pPr>
        <w:ind w:right="2120"/>
        <w:rPr>
          <w:rFonts w:ascii="Mark Pro" w:hAnsi="Mark Pro" w:cs="Arial"/>
        </w:rPr>
      </w:pPr>
    </w:p>
    <w:p w14:paraId="33F7337F" w14:textId="77777777" w:rsidR="00563FCA" w:rsidRPr="00353715" w:rsidRDefault="00563FCA" w:rsidP="00215ADB">
      <w:pPr>
        <w:ind w:right="2120"/>
        <w:rPr>
          <w:rFonts w:ascii="Mark Pro" w:hAnsi="Mark Pro" w:cs="Arial"/>
        </w:rPr>
      </w:pPr>
    </w:p>
    <w:p w14:paraId="0A2AA4AC" w14:textId="77777777" w:rsidR="00563FCA" w:rsidRPr="00353715" w:rsidRDefault="00563FCA" w:rsidP="00215ADB">
      <w:pPr>
        <w:ind w:right="2120"/>
        <w:rPr>
          <w:rFonts w:ascii="Mark Pro" w:hAnsi="Mark Pro" w:cs="Arial"/>
        </w:rPr>
      </w:pPr>
    </w:p>
    <w:p w14:paraId="7F3AB8D9" w14:textId="77777777" w:rsidR="00563FCA" w:rsidRPr="00353715" w:rsidRDefault="00563FCA" w:rsidP="00215ADB">
      <w:pPr>
        <w:ind w:right="2120"/>
        <w:rPr>
          <w:rFonts w:ascii="Mark Pro" w:hAnsi="Mark Pro" w:cs="Arial"/>
        </w:rPr>
      </w:pPr>
    </w:p>
    <w:p w14:paraId="4302F71F" w14:textId="77777777" w:rsidR="00563FCA" w:rsidRPr="00353715" w:rsidRDefault="00563FCA" w:rsidP="00215ADB">
      <w:pPr>
        <w:ind w:right="2120"/>
        <w:rPr>
          <w:rFonts w:ascii="Mark Pro" w:hAnsi="Mark Pro" w:cs="Arial"/>
        </w:rPr>
      </w:pPr>
    </w:p>
    <w:p w14:paraId="016BE236" w14:textId="4E907369" w:rsidR="00832E68" w:rsidRPr="00353715" w:rsidRDefault="00832E68" w:rsidP="0049281F">
      <w:pPr>
        <w:ind w:right="2120"/>
        <w:rPr>
          <w:rFonts w:ascii="Mark Pro" w:hAnsi="Mark Pro" w:cs="Arial"/>
          <w:b/>
          <w:bCs/>
          <w:sz w:val="16"/>
          <w:szCs w:val="16"/>
        </w:rPr>
      </w:pPr>
      <w:r w:rsidRPr="00353715">
        <w:rPr>
          <w:rFonts w:ascii="Mark Pro" w:hAnsi="Mark Pro" w:cs="Arial"/>
          <w:b/>
          <w:bCs/>
          <w:sz w:val="16"/>
          <w:szCs w:val="16"/>
        </w:rPr>
        <w:t xml:space="preserve">Die </w:t>
      </w:r>
      <w:r w:rsidR="00FD2423" w:rsidRPr="00353715">
        <w:rPr>
          <w:rFonts w:ascii="Mark Pro" w:hAnsi="Mark Pro" w:cs="Arial"/>
          <w:b/>
          <w:bCs/>
          <w:sz w:val="16"/>
          <w:szCs w:val="16"/>
        </w:rPr>
        <w:t xml:space="preserve">GTÜ </w:t>
      </w:r>
      <w:r w:rsidRPr="00353715">
        <w:rPr>
          <w:rFonts w:ascii="Mark Pro" w:hAnsi="Mark Pro" w:cs="Arial"/>
          <w:b/>
          <w:bCs/>
          <w:sz w:val="16"/>
          <w:szCs w:val="16"/>
        </w:rPr>
        <w:t>Gesellschaft für Technische Überwachung mbH</w:t>
      </w:r>
    </w:p>
    <w:p w14:paraId="22D1E399" w14:textId="58490C8E" w:rsidR="00832E68" w:rsidRPr="00353715" w:rsidRDefault="00832E68" w:rsidP="00832E68">
      <w:pPr>
        <w:ind w:right="2120"/>
        <w:rPr>
          <w:rFonts w:ascii="Mark Pro" w:hAnsi="Mark Pro"/>
          <w:sz w:val="16"/>
          <w:szCs w:val="16"/>
        </w:rPr>
      </w:pPr>
      <w:r w:rsidRPr="00353715">
        <w:rPr>
          <w:rFonts w:ascii="Mark Pro" w:hAnsi="Mark Pro"/>
          <w:color w:val="C6243C"/>
          <w:sz w:val="16"/>
          <w:szCs w:val="16"/>
        </w:rPr>
        <w:t xml:space="preserve">__ </w:t>
      </w:r>
      <w:r w:rsidR="001D5A1B" w:rsidRPr="00353715">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353715">
        <w:rPr>
          <w:rFonts w:ascii="Mark Pro" w:hAnsi="Mark Pro"/>
          <w:sz w:val="16"/>
          <w:szCs w:val="16"/>
        </w:rPr>
        <w:t xml:space="preserve">700 </w:t>
      </w:r>
      <w:r w:rsidR="001D5A1B" w:rsidRPr="00353715">
        <w:rPr>
          <w:rFonts w:ascii="Mark Pro" w:hAnsi="Mark Pro"/>
          <w:sz w:val="16"/>
          <w:szCs w:val="16"/>
        </w:rPr>
        <w:t>Prüfingenieurinnen und Prüfingenieure sowie zahlreiche qualifizierte Mitarbeitende stehen an 1</w:t>
      </w:r>
      <w:r w:rsidR="003D64B1" w:rsidRPr="00353715">
        <w:rPr>
          <w:rFonts w:ascii="Mark Pro" w:hAnsi="Mark Pro"/>
          <w:sz w:val="16"/>
          <w:szCs w:val="16"/>
        </w:rPr>
        <w:t>1.0</w:t>
      </w:r>
      <w:r w:rsidR="001D5A1B" w:rsidRPr="00353715">
        <w:rPr>
          <w:rFonts w:ascii="Mark Pro" w:hAnsi="Mark Pro"/>
          <w:sz w:val="16"/>
          <w:szCs w:val="16"/>
        </w:rPr>
        <w:t>00 Prüfstützpunkten in Werkstätten und Autohäusern sowie an mehr als 8</w:t>
      </w:r>
      <w:r w:rsidR="003D64B1" w:rsidRPr="00353715">
        <w:rPr>
          <w:rFonts w:ascii="Mark Pro" w:hAnsi="Mark Pro"/>
          <w:sz w:val="16"/>
          <w:szCs w:val="16"/>
        </w:rPr>
        <w:t>7</w:t>
      </w:r>
      <w:r w:rsidR="001D5A1B" w:rsidRPr="00353715">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353715" w:rsidRDefault="002E3C1B" w:rsidP="00832E68">
      <w:pPr>
        <w:ind w:right="2120"/>
        <w:rPr>
          <w:rFonts w:ascii="Mark Pro" w:hAnsi="Mark Pro"/>
          <w:sz w:val="16"/>
          <w:szCs w:val="16"/>
        </w:rPr>
      </w:pPr>
      <w:r w:rsidRPr="00353715">
        <w:rPr>
          <w:rFonts w:ascii="Mark Pro" w:hAnsi="Mark Pro"/>
          <w:color w:val="C6243C"/>
          <w:sz w:val="16"/>
          <w:szCs w:val="16"/>
        </w:rPr>
        <w:t>__</w:t>
      </w:r>
      <w:r w:rsidRPr="00353715">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353715">
        <w:rPr>
          <w:rFonts w:ascii="Mark Pro" w:hAnsi="Mark Pro"/>
          <w:sz w:val="16"/>
          <w:szCs w:val="16"/>
        </w:rPr>
        <w:softHyphen/>
        <w:t>verband der freiberuflichen und unabhängigen Sachverständigen für das Kraftfahrzeugwesen e.V.).</w:t>
      </w:r>
    </w:p>
    <w:sectPr w:rsidR="002E3C1B" w:rsidRPr="00353715"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95E17" w14:textId="77777777" w:rsidR="00E928B9" w:rsidRDefault="00E928B9" w:rsidP="00A72994">
      <w:r>
        <w:separator/>
      </w:r>
    </w:p>
  </w:endnote>
  <w:endnote w:type="continuationSeparator" w:id="0">
    <w:p w14:paraId="59F92169" w14:textId="77777777" w:rsidR="00E928B9" w:rsidRDefault="00E928B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9D044" w14:textId="77777777" w:rsidR="00E928B9" w:rsidRDefault="00E928B9" w:rsidP="00A72994">
      <w:r>
        <w:separator/>
      </w:r>
    </w:p>
  </w:footnote>
  <w:footnote w:type="continuationSeparator" w:id="0">
    <w:p w14:paraId="02B08178" w14:textId="77777777" w:rsidR="00E928B9" w:rsidRDefault="00E928B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17F09"/>
    <w:rsid w:val="00025700"/>
    <w:rsid w:val="00025C8D"/>
    <w:rsid w:val="0003180E"/>
    <w:rsid w:val="00032F66"/>
    <w:rsid w:val="00033A9C"/>
    <w:rsid w:val="000345B2"/>
    <w:rsid w:val="00034992"/>
    <w:rsid w:val="00040661"/>
    <w:rsid w:val="00045489"/>
    <w:rsid w:val="00056745"/>
    <w:rsid w:val="00057A15"/>
    <w:rsid w:val="00060B9D"/>
    <w:rsid w:val="00062665"/>
    <w:rsid w:val="000644FC"/>
    <w:rsid w:val="00067539"/>
    <w:rsid w:val="000712EB"/>
    <w:rsid w:val="000717BF"/>
    <w:rsid w:val="00072368"/>
    <w:rsid w:val="000822A9"/>
    <w:rsid w:val="00085E05"/>
    <w:rsid w:val="000910B5"/>
    <w:rsid w:val="000963E2"/>
    <w:rsid w:val="000A25D4"/>
    <w:rsid w:val="000A62CF"/>
    <w:rsid w:val="000B0C74"/>
    <w:rsid w:val="000B0FE9"/>
    <w:rsid w:val="000C7B0A"/>
    <w:rsid w:val="000D0CB0"/>
    <w:rsid w:val="000D37B3"/>
    <w:rsid w:val="000E6622"/>
    <w:rsid w:val="000F1D3E"/>
    <w:rsid w:val="000F42C7"/>
    <w:rsid w:val="000F4591"/>
    <w:rsid w:val="000F4727"/>
    <w:rsid w:val="000F5D6E"/>
    <w:rsid w:val="00105363"/>
    <w:rsid w:val="001064D8"/>
    <w:rsid w:val="00107F33"/>
    <w:rsid w:val="001255DA"/>
    <w:rsid w:val="00131B38"/>
    <w:rsid w:val="00133F1B"/>
    <w:rsid w:val="00134814"/>
    <w:rsid w:val="001356ED"/>
    <w:rsid w:val="00136B6E"/>
    <w:rsid w:val="00136CBB"/>
    <w:rsid w:val="00141ECF"/>
    <w:rsid w:val="00164733"/>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56AA"/>
    <w:rsid w:val="001D5A1B"/>
    <w:rsid w:val="001E0E5A"/>
    <w:rsid w:val="001E692E"/>
    <w:rsid w:val="001F3D4B"/>
    <w:rsid w:val="001F49A8"/>
    <w:rsid w:val="001F5741"/>
    <w:rsid w:val="0020186C"/>
    <w:rsid w:val="00203E0A"/>
    <w:rsid w:val="0021052D"/>
    <w:rsid w:val="00215ADB"/>
    <w:rsid w:val="002236B2"/>
    <w:rsid w:val="002242B0"/>
    <w:rsid w:val="00224643"/>
    <w:rsid w:val="002272E7"/>
    <w:rsid w:val="00237371"/>
    <w:rsid w:val="00244DBB"/>
    <w:rsid w:val="0026174A"/>
    <w:rsid w:val="00262CBA"/>
    <w:rsid w:val="00263070"/>
    <w:rsid w:val="002637F1"/>
    <w:rsid w:val="0026496A"/>
    <w:rsid w:val="00266A7D"/>
    <w:rsid w:val="00271F32"/>
    <w:rsid w:val="00272C2C"/>
    <w:rsid w:val="00283810"/>
    <w:rsid w:val="002906BF"/>
    <w:rsid w:val="0029165D"/>
    <w:rsid w:val="002935FD"/>
    <w:rsid w:val="00295DDF"/>
    <w:rsid w:val="002A5571"/>
    <w:rsid w:val="002A55B7"/>
    <w:rsid w:val="002A5DBA"/>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F240D"/>
    <w:rsid w:val="0030077D"/>
    <w:rsid w:val="00302047"/>
    <w:rsid w:val="0030542A"/>
    <w:rsid w:val="003106F2"/>
    <w:rsid w:val="00313A65"/>
    <w:rsid w:val="00313E96"/>
    <w:rsid w:val="00322450"/>
    <w:rsid w:val="00326DE8"/>
    <w:rsid w:val="003359EF"/>
    <w:rsid w:val="003374BB"/>
    <w:rsid w:val="00347060"/>
    <w:rsid w:val="00347506"/>
    <w:rsid w:val="003509A8"/>
    <w:rsid w:val="00353655"/>
    <w:rsid w:val="00353715"/>
    <w:rsid w:val="00356951"/>
    <w:rsid w:val="003709FC"/>
    <w:rsid w:val="00370A32"/>
    <w:rsid w:val="00373D45"/>
    <w:rsid w:val="00381695"/>
    <w:rsid w:val="00382007"/>
    <w:rsid w:val="0038772E"/>
    <w:rsid w:val="00393E6F"/>
    <w:rsid w:val="003A1F80"/>
    <w:rsid w:val="003B29AD"/>
    <w:rsid w:val="003B3474"/>
    <w:rsid w:val="003B5A27"/>
    <w:rsid w:val="003C016C"/>
    <w:rsid w:val="003C3B7B"/>
    <w:rsid w:val="003D2987"/>
    <w:rsid w:val="003D64B1"/>
    <w:rsid w:val="003D65FA"/>
    <w:rsid w:val="003E16DF"/>
    <w:rsid w:val="003E1AB9"/>
    <w:rsid w:val="003E5F46"/>
    <w:rsid w:val="00411CEB"/>
    <w:rsid w:val="00415336"/>
    <w:rsid w:val="0042068E"/>
    <w:rsid w:val="00424EA3"/>
    <w:rsid w:val="00436749"/>
    <w:rsid w:val="00440043"/>
    <w:rsid w:val="00456E08"/>
    <w:rsid w:val="00460C1F"/>
    <w:rsid w:val="00462982"/>
    <w:rsid w:val="00463ED5"/>
    <w:rsid w:val="0047650B"/>
    <w:rsid w:val="004767BD"/>
    <w:rsid w:val="0048333E"/>
    <w:rsid w:val="00484125"/>
    <w:rsid w:val="0049082D"/>
    <w:rsid w:val="0049281F"/>
    <w:rsid w:val="00492F83"/>
    <w:rsid w:val="00494163"/>
    <w:rsid w:val="0049678B"/>
    <w:rsid w:val="00497179"/>
    <w:rsid w:val="004A171C"/>
    <w:rsid w:val="004A3D73"/>
    <w:rsid w:val="004B6B66"/>
    <w:rsid w:val="004C0D1D"/>
    <w:rsid w:val="004D2734"/>
    <w:rsid w:val="004E1484"/>
    <w:rsid w:val="004E34F0"/>
    <w:rsid w:val="004F09C1"/>
    <w:rsid w:val="004F1EB5"/>
    <w:rsid w:val="004F264B"/>
    <w:rsid w:val="004F4CE8"/>
    <w:rsid w:val="00502F48"/>
    <w:rsid w:val="00504157"/>
    <w:rsid w:val="00507831"/>
    <w:rsid w:val="005169C3"/>
    <w:rsid w:val="00520470"/>
    <w:rsid w:val="005272C8"/>
    <w:rsid w:val="00533E3D"/>
    <w:rsid w:val="0054260A"/>
    <w:rsid w:val="00542665"/>
    <w:rsid w:val="00555FC0"/>
    <w:rsid w:val="005614A7"/>
    <w:rsid w:val="00561F50"/>
    <w:rsid w:val="00563FCA"/>
    <w:rsid w:val="00570E22"/>
    <w:rsid w:val="00577D5A"/>
    <w:rsid w:val="00582FBE"/>
    <w:rsid w:val="00583FFD"/>
    <w:rsid w:val="00591D6D"/>
    <w:rsid w:val="00592EF6"/>
    <w:rsid w:val="005947D7"/>
    <w:rsid w:val="00595204"/>
    <w:rsid w:val="005956D3"/>
    <w:rsid w:val="005A06FC"/>
    <w:rsid w:val="005A449C"/>
    <w:rsid w:val="005A7C21"/>
    <w:rsid w:val="005B40E9"/>
    <w:rsid w:val="005B615D"/>
    <w:rsid w:val="005B68C7"/>
    <w:rsid w:val="005B7678"/>
    <w:rsid w:val="005D1684"/>
    <w:rsid w:val="005D1CBE"/>
    <w:rsid w:val="005D3C0D"/>
    <w:rsid w:val="005E0AD2"/>
    <w:rsid w:val="005E3F74"/>
    <w:rsid w:val="005E7BA8"/>
    <w:rsid w:val="005F37A2"/>
    <w:rsid w:val="005F4E08"/>
    <w:rsid w:val="00616637"/>
    <w:rsid w:val="00617782"/>
    <w:rsid w:val="006258E5"/>
    <w:rsid w:val="006344C5"/>
    <w:rsid w:val="00644E5B"/>
    <w:rsid w:val="00644E5E"/>
    <w:rsid w:val="00661D08"/>
    <w:rsid w:val="00663CBB"/>
    <w:rsid w:val="0067139C"/>
    <w:rsid w:val="00671D56"/>
    <w:rsid w:val="00674497"/>
    <w:rsid w:val="00675EF5"/>
    <w:rsid w:val="0067712F"/>
    <w:rsid w:val="00686FBF"/>
    <w:rsid w:val="0069211B"/>
    <w:rsid w:val="006A7F92"/>
    <w:rsid w:val="006B37D7"/>
    <w:rsid w:val="006B4D69"/>
    <w:rsid w:val="006C061C"/>
    <w:rsid w:val="006C1D93"/>
    <w:rsid w:val="006C5138"/>
    <w:rsid w:val="006D2354"/>
    <w:rsid w:val="006E7169"/>
    <w:rsid w:val="006F765C"/>
    <w:rsid w:val="0071177B"/>
    <w:rsid w:val="0071191F"/>
    <w:rsid w:val="00716246"/>
    <w:rsid w:val="00720BAF"/>
    <w:rsid w:val="00727586"/>
    <w:rsid w:val="00733A1A"/>
    <w:rsid w:val="0074344F"/>
    <w:rsid w:val="007507BF"/>
    <w:rsid w:val="00752A99"/>
    <w:rsid w:val="00771677"/>
    <w:rsid w:val="0078040C"/>
    <w:rsid w:val="007927EC"/>
    <w:rsid w:val="007943F1"/>
    <w:rsid w:val="007963EE"/>
    <w:rsid w:val="007A583A"/>
    <w:rsid w:val="007A74FB"/>
    <w:rsid w:val="007C1525"/>
    <w:rsid w:val="007C3DDD"/>
    <w:rsid w:val="007E47BE"/>
    <w:rsid w:val="007E72DA"/>
    <w:rsid w:val="007F6F1E"/>
    <w:rsid w:val="007F7BD0"/>
    <w:rsid w:val="0080016E"/>
    <w:rsid w:val="00804290"/>
    <w:rsid w:val="00814963"/>
    <w:rsid w:val="00820020"/>
    <w:rsid w:val="0082109C"/>
    <w:rsid w:val="00822525"/>
    <w:rsid w:val="00824024"/>
    <w:rsid w:val="00831161"/>
    <w:rsid w:val="00832E68"/>
    <w:rsid w:val="008334B4"/>
    <w:rsid w:val="008416A0"/>
    <w:rsid w:val="00852C1F"/>
    <w:rsid w:val="00855EC0"/>
    <w:rsid w:val="00863AD5"/>
    <w:rsid w:val="008649DE"/>
    <w:rsid w:val="00870D12"/>
    <w:rsid w:val="00871830"/>
    <w:rsid w:val="00872EFF"/>
    <w:rsid w:val="008845F2"/>
    <w:rsid w:val="00892EDB"/>
    <w:rsid w:val="00894B4C"/>
    <w:rsid w:val="008B17BD"/>
    <w:rsid w:val="008B71D2"/>
    <w:rsid w:val="008C1505"/>
    <w:rsid w:val="008D323E"/>
    <w:rsid w:val="008D6956"/>
    <w:rsid w:val="008E133F"/>
    <w:rsid w:val="008E49A9"/>
    <w:rsid w:val="008E7C66"/>
    <w:rsid w:val="008F1341"/>
    <w:rsid w:val="008F4A86"/>
    <w:rsid w:val="008F5E90"/>
    <w:rsid w:val="0090304B"/>
    <w:rsid w:val="0090396B"/>
    <w:rsid w:val="00907BAC"/>
    <w:rsid w:val="00910FB2"/>
    <w:rsid w:val="00915CCD"/>
    <w:rsid w:val="00921E35"/>
    <w:rsid w:val="00922B5B"/>
    <w:rsid w:val="0092429B"/>
    <w:rsid w:val="00941D82"/>
    <w:rsid w:val="00942236"/>
    <w:rsid w:val="00945AD0"/>
    <w:rsid w:val="00950027"/>
    <w:rsid w:val="009506CF"/>
    <w:rsid w:val="0095630F"/>
    <w:rsid w:val="0096367A"/>
    <w:rsid w:val="009659C2"/>
    <w:rsid w:val="00966095"/>
    <w:rsid w:val="00981873"/>
    <w:rsid w:val="00985CB2"/>
    <w:rsid w:val="00990049"/>
    <w:rsid w:val="0099444A"/>
    <w:rsid w:val="00994E95"/>
    <w:rsid w:val="009A0BE2"/>
    <w:rsid w:val="009A3582"/>
    <w:rsid w:val="009B1643"/>
    <w:rsid w:val="009B334F"/>
    <w:rsid w:val="009B4AD7"/>
    <w:rsid w:val="009B5520"/>
    <w:rsid w:val="009C3E28"/>
    <w:rsid w:val="009C4D60"/>
    <w:rsid w:val="009D13CE"/>
    <w:rsid w:val="009D2690"/>
    <w:rsid w:val="009D3A3F"/>
    <w:rsid w:val="009E1EE5"/>
    <w:rsid w:val="009E3835"/>
    <w:rsid w:val="009E6E11"/>
    <w:rsid w:val="009F21CD"/>
    <w:rsid w:val="009F4D72"/>
    <w:rsid w:val="00A00072"/>
    <w:rsid w:val="00A11216"/>
    <w:rsid w:val="00A1580C"/>
    <w:rsid w:val="00A15CFA"/>
    <w:rsid w:val="00A16506"/>
    <w:rsid w:val="00A21486"/>
    <w:rsid w:val="00A23FF6"/>
    <w:rsid w:val="00A2570A"/>
    <w:rsid w:val="00A27B4B"/>
    <w:rsid w:val="00A3174A"/>
    <w:rsid w:val="00A334CE"/>
    <w:rsid w:val="00A5362E"/>
    <w:rsid w:val="00A57EC0"/>
    <w:rsid w:val="00A616D5"/>
    <w:rsid w:val="00A65E15"/>
    <w:rsid w:val="00A67FD0"/>
    <w:rsid w:val="00A72994"/>
    <w:rsid w:val="00A77C20"/>
    <w:rsid w:val="00A81214"/>
    <w:rsid w:val="00A8370E"/>
    <w:rsid w:val="00A91B23"/>
    <w:rsid w:val="00A91D73"/>
    <w:rsid w:val="00A948A1"/>
    <w:rsid w:val="00AA5527"/>
    <w:rsid w:val="00AB0BE7"/>
    <w:rsid w:val="00AB243B"/>
    <w:rsid w:val="00AB64CB"/>
    <w:rsid w:val="00AB7993"/>
    <w:rsid w:val="00AE06CB"/>
    <w:rsid w:val="00AE3D71"/>
    <w:rsid w:val="00AE4833"/>
    <w:rsid w:val="00AE4D11"/>
    <w:rsid w:val="00AF2BDB"/>
    <w:rsid w:val="00AF2CF6"/>
    <w:rsid w:val="00B01206"/>
    <w:rsid w:val="00B04341"/>
    <w:rsid w:val="00B05FBB"/>
    <w:rsid w:val="00B240F4"/>
    <w:rsid w:val="00B25869"/>
    <w:rsid w:val="00B25AAA"/>
    <w:rsid w:val="00B37541"/>
    <w:rsid w:val="00B40605"/>
    <w:rsid w:val="00B40F93"/>
    <w:rsid w:val="00B567B7"/>
    <w:rsid w:val="00B60E4D"/>
    <w:rsid w:val="00B61A49"/>
    <w:rsid w:val="00B70EC3"/>
    <w:rsid w:val="00B7224E"/>
    <w:rsid w:val="00B7482C"/>
    <w:rsid w:val="00B7504A"/>
    <w:rsid w:val="00B81AC4"/>
    <w:rsid w:val="00B9033A"/>
    <w:rsid w:val="00B916C5"/>
    <w:rsid w:val="00B91931"/>
    <w:rsid w:val="00B929E8"/>
    <w:rsid w:val="00B9667A"/>
    <w:rsid w:val="00BA1530"/>
    <w:rsid w:val="00BA2927"/>
    <w:rsid w:val="00BA3490"/>
    <w:rsid w:val="00BA35B2"/>
    <w:rsid w:val="00BA56BA"/>
    <w:rsid w:val="00BA6317"/>
    <w:rsid w:val="00BB0D24"/>
    <w:rsid w:val="00BB7FFA"/>
    <w:rsid w:val="00BC3695"/>
    <w:rsid w:val="00BD233E"/>
    <w:rsid w:val="00BD5D53"/>
    <w:rsid w:val="00BE31E7"/>
    <w:rsid w:val="00BE7E28"/>
    <w:rsid w:val="00BF2F20"/>
    <w:rsid w:val="00C03EA9"/>
    <w:rsid w:val="00C060C9"/>
    <w:rsid w:val="00C06A5E"/>
    <w:rsid w:val="00C1029A"/>
    <w:rsid w:val="00C13827"/>
    <w:rsid w:val="00C13AAD"/>
    <w:rsid w:val="00C2067A"/>
    <w:rsid w:val="00C26151"/>
    <w:rsid w:val="00C33BEE"/>
    <w:rsid w:val="00C35C56"/>
    <w:rsid w:val="00C37789"/>
    <w:rsid w:val="00C416E3"/>
    <w:rsid w:val="00C52742"/>
    <w:rsid w:val="00C608E2"/>
    <w:rsid w:val="00C61354"/>
    <w:rsid w:val="00C771F4"/>
    <w:rsid w:val="00C810BD"/>
    <w:rsid w:val="00C844B5"/>
    <w:rsid w:val="00C86039"/>
    <w:rsid w:val="00C93CEA"/>
    <w:rsid w:val="00C94565"/>
    <w:rsid w:val="00CA0FAD"/>
    <w:rsid w:val="00CA7C20"/>
    <w:rsid w:val="00CC41FC"/>
    <w:rsid w:val="00CD01FF"/>
    <w:rsid w:val="00CD032A"/>
    <w:rsid w:val="00CD0335"/>
    <w:rsid w:val="00CD2844"/>
    <w:rsid w:val="00CD667A"/>
    <w:rsid w:val="00CE2C30"/>
    <w:rsid w:val="00CF0355"/>
    <w:rsid w:val="00CF4CED"/>
    <w:rsid w:val="00D019F1"/>
    <w:rsid w:val="00D023E3"/>
    <w:rsid w:val="00D03588"/>
    <w:rsid w:val="00D04797"/>
    <w:rsid w:val="00D07582"/>
    <w:rsid w:val="00D139CF"/>
    <w:rsid w:val="00D13D4A"/>
    <w:rsid w:val="00D14CDF"/>
    <w:rsid w:val="00D2371D"/>
    <w:rsid w:val="00D2480F"/>
    <w:rsid w:val="00D32F84"/>
    <w:rsid w:val="00D356D1"/>
    <w:rsid w:val="00D42F30"/>
    <w:rsid w:val="00D430D3"/>
    <w:rsid w:val="00D54F11"/>
    <w:rsid w:val="00D72637"/>
    <w:rsid w:val="00D73754"/>
    <w:rsid w:val="00D779D0"/>
    <w:rsid w:val="00D81F26"/>
    <w:rsid w:val="00D83280"/>
    <w:rsid w:val="00D9129F"/>
    <w:rsid w:val="00D91F98"/>
    <w:rsid w:val="00D96314"/>
    <w:rsid w:val="00DA1984"/>
    <w:rsid w:val="00DA2139"/>
    <w:rsid w:val="00DA5411"/>
    <w:rsid w:val="00DB1996"/>
    <w:rsid w:val="00DB668D"/>
    <w:rsid w:val="00DC6FC6"/>
    <w:rsid w:val="00DE6235"/>
    <w:rsid w:val="00DF79C9"/>
    <w:rsid w:val="00E02154"/>
    <w:rsid w:val="00E03004"/>
    <w:rsid w:val="00E0311F"/>
    <w:rsid w:val="00E0516F"/>
    <w:rsid w:val="00E206C5"/>
    <w:rsid w:val="00E27325"/>
    <w:rsid w:val="00E30D8D"/>
    <w:rsid w:val="00E40B99"/>
    <w:rsid w:val="00E614C6"/>
    <w:rsid w:val="00E63C6B"/>
    <w:rsid w:val="00E7446A"/>
    <w:rsid w:val="00E869BE"/>
    <w:rsid w:val="00E9018C"/>
    <w:rsid w:val="00E90BE5"/>
    <w:rsid w:val="00E928B9"/>
    <w:rsid w:val="00E94596"/>
    <w:rsid w:val="00EA6A0B"/>
    <w:rsid w:val="00EB4C66"/>
    <w:rsid w:val="00EB53EF"/>
    <w:rsid w:val="00EB635A"/>
    <w:rsid w:val="00EC0374"/>
    <w:rsid w:val="00ED069F"/>
    <w:rsid w:val="00ED170F"/>
    <w:rsid w:val="00ED2B6C"/>
    <w:rsid w:val="00ED3622"/>
    <w:rsid w:val="00ED362D"/>
    <w:rsid w:val="00EE0309"/>
    <w:rsid w:val="00EE0A19"/>
    <w:rsid w:val="00EE1EFA"/>
    <w:rsid w:val="00EF0287"/>
    <w:rsid w:val="00EF621B"/>
    <w:rsid w:val="00F019F4"/>
    <w:rsid w:val="00F0437E"/>
    <w:rsid w:val="00F127E1"/>
    <w:rsid w:val="00F15E7D"/>
    <w:rsid w:val="00F30C27"/>
    <w:rsid w:val="00F31AE1"/>
    <w:rsid w:val="00F326B0"/>
    <w:rsid w:val="00F3276A"/>
    <w:rsid w:val="00F344B6"/>
    <w:rsid w:val="00F363C6"/>
    <w:rsid w:val="00F47913"/>
    <w:rsid w:val="00F5125F"/>
    <w:rsid w:val="00F52BB2"/>
    <w:rsid w:val="00F53DE2"/>
    <w:rsid w:val="00F60636"/>
    <w:rsid w:val="00F60F21"/>
    <w:rsid w:val="00F73E2D"/>
    <w:rsid w:val="00F82B94"/>
    <w:rsid w:val="00F83DA1"/>
    <w:rsid w:val="00F8526C"/>
    <w:rsid w:val="00F91000"/>
    <w:rsid w:val="00F92639"/>
    <w:rsid w:val="00F93FE7"/>
    <w:rsid w:val="00F94469"/>
    <w:rsid w:val="00FA006D"/>
    <w:rsid w:val="00FB1642"/>
    <w:rsid w:val="00FB6CCA"/>
    <w:rsid w:val="00FB7416"/>
    <w:rsid w:val="00FC1535"/>
    <w:rsid w:val="00FD18E5"/>
    <w:rsid w:val="00FD1B84"/>
    <w:rsid w:val="00FD2423"/>
    <w:rsid w:val="00FD43AE"/>
    <w:rsid w:val="00FD713C"/>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759</Words>
  <Characters>4786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Baum, Inna</cp:lastModifiedBy>
  <cp:revision>5</cp:revision>
  <cp:lastPrinted>2020-06-10T13:28:00Z</cp:lastPrinted>
  <dcterms:created xsi:type="dcterms:W3CDTF">2025-10-08T07:53:00Z</dcterms:created>
  <dcterms:modified xsi:type="dcterms:W3CDTF">2025-10-23T07:06:00Z</dcterms:modified>
</cp:coreProperties>
</file>