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437C14E3" w:rsidR="00E7446A" w:rsidRDefault="00333DFC"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44C6F47C">
                <wp:simplePos x="0" y="0"/>
                <wp:positionH relativeFrom="column">
                  <wp:posOffset>4480752</wp:posOffset>
                </wp:positionH>
                <wp:positionV relativeFrom="paragraph">
                  <wp:posOffset>-126483</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588593D5" w:rsidR="00EF0287" w:rsidRPr="00333DFC" w:rsidRDefault="00333DFC" w:rsidP="00EF0287">
                            <w:pPr>
                              <w:pStyle w:val="Titel"/>
                              <w:rPr>
                                <w:rFonts w:ascii="Mark Pro" w:hAnsi="Mark Pro"/>
                                <w:color w:val="4D4D4C"/>
                              </w:rPr>
                            </w:pPr>
                            <w:r w:rsidRPr="00333DFC">
                              <w:rPr>
                                <w:rFonts w:ascii="Mark Pro" w:hAnsi="Mark Pro"/>
                                <w:color w:val="4D4D4C"/>
                              </w:rPr>
                              <w:t xml:space="preserve">19. </w:t>
                            </w:r>
                            <w:r w:rsidR="00CC69CA" w:rsidRPr="00333DFC">
                              <w:rPr>
                                <w:rFonts w:ascii="Mark Pro" w:hAnsi="Mark Pro"/>
                                <w:color w:val="4D4D4C"/>
                              </w:rPr>
                              <w:t>August</w:t>
                            </w:r>
                            <w:r>
                              <w:rPr>
                                <w:rFonts w:ascii="Mark Pro" w:hAnsi="Mark Pro"/>
                                <w:color w:val="4D4D4C"/>
                              </w:rPr>
                              <w:t xml:space="preserve"> </w:t>
                            </w:r>
                            <w:r w:rsidR="00EF0287" w:rsidRPr="00333DFC">
                              <w:rPr>
                                <w:rFonts w:ascii="Mark Pro" w:hAnsi="Mark Pro"/>
                                <w:color w:val="4D4D4C"/>
                              </w:rPr>
                              <w:t>202</w:t>
                            </w:r>
                            <w:r w:rsidR="00E96792" w:rsidRPr="00333DFC">
                              <w:rPr>
                                <w:rFonts w:ascii="Mark Pro" w:hAnsi="Mark Pro"/>
                                <w:color w:val="4D4D4C"/>
                              </w:rPr>
                              <w:t>6</w:t>
                            </w:r>
                          </w:p>
                          <w:p w14:paraId="645044CF" w14:textId="3F1216B3" w:rsidR="00436749" w:rsidRPr="00333DFC" w:rsidRDefault="00436749" w:rsidP="002D5BC3">
                            <w:pPr>
                              <w:pStyle w:val="berschrift2"/>
                              <w:rPr>
                                <w:rFonts w:ascii="Mark Pro" w:hAnsi="Mark Pro"/>
                              </w:rPr>
                            </w:pPr>
                            <w:r w:rsidRPr="00333DFC">
                              <w:rPr>
                                <w:rFonts w:ascii="Mark Pro" w:hAnsi="Mark Pro"/>
                              </w:rPr>
                              <w:t>Pressemitteilung</w:t>
                            </w:r>
                          </w:p>
                          <w:p w14:paraId="766CAD7C" w14:textId="1DE3CB46" w:rsidR="00436749" w:rsidRPr="00333DFC" w:rsidRDefault="00436749" w:rsidP="00832E68">
                            <w:pPr>
                              <w:rPr>
                                <w:rFonts w:ascii="Mark Pro" w:hAnsi="Mark Pro"/>
                                <w:color w:val="4D4D4C"/>
                                <w:sz w:val="16"/>
                                <w:szCs w:val="16"/>
                              </w:rPr>
                            </w:pPr>
                            <w:r w:rsidRPr="00333DFC">
                              <w:rPr>
                                <w:rFonts w:ascii="Mark Pro" w:hAnsi="Mark Pro"/>
                                <w:color w:val="4D4D4C"/>
                              </w:rPr>
                              <w:t>Ihr Ansprechpartner</w:t>
                            </w:r>
                            <w:r w:rsidR="00832E68" w:rsidRPr="00333DFC">
                              <w:rPr>
                                <w:rFonts w:ascii="Mark Pro" w:hAnsi="Mark Pro"/>
                                <w:color w:val="4D4D4C"/>
                              </w:rPr>
                              <w:br/>
                            </w:r>
                            <w:r w:rsidR="00E7446A" w:rsidRPr="00333DFC">
                              <w:rPr>
                                <w:rFonts w:ascii="Mark Pro" w:hAnsi="Mark Pro"/>
                                <w:color w:val="4D4D4C"/>
                              </w:rPr>
                              <w:t>Frank Reichert</w:t>
                            </w:r>
                            <w:r w:rsidR="00832E68" w:rsidRPr="00333DFC">
                              <w:rPr>
                                <w:rFonts w:ascii="Mark Pro" w:hAnsi="Mark Pro"/>
                                <w:color w:val="4D4D4C"/>
                              </w:rPr>
                              <w:br/>
                            </w:r>
                            <w:r w:rsidR="00E7446A" w:rsidRPr="00333DFC">
                              <w:rPr>
                                <w:rFonts w:ascii="Mark Pro" w:hAnsi="Mark Pro"/>
                                <w:color w:val="4D4D4C"/>
                                <w:sz w:val="16"/>
                                <w:szCs w:val="16"/>
                              </w:rPr>
                              <w:t>Leiter Unternehmenskommunikation</w:t>
                            </w:r>
                          </w:p>
                          <w:p w14:paraId="42486AA7" w14:textId="6E8FA9F6" w:rsidR="00436749" w:rsidRPr="00333DFC" w:rsidRDefault="00436749" w:rsidP="00436749">
                            <w:pPr>
                              <w:rPr>
                                <w:rFonts w:ascii="Mark Pro" w:hAnsi="Mark Pro"/>
                                <w:color w:val="4D4D4C"/>
                                <w:sz w:val="20"/>
                                <w:szCs w:val="20"/>
                                <w:lang w:val="en-US"/>
                              </w:rPr>
                            </w:pPr>
                            <w:r w:rsidRPr="00333DFC">
                              <w:rPr>
                                <w:rFonts w:ascii="Mark Pro" w:hAnsi="Mark Pro"/>
                                <w:color w:val="4D4D4C"/>
                                <w:sz w:val="20"/>
                                <w:szCs w:val="20"/>
                                <w:lang w:val="en-US"/>
                              </w:rPr>
                              <w:t>Tel. +49 (0)711 97676-</w:t>
                            </w:r>
                            <w:r w:rsidR="00E7446A" w:rsidRPr="00333DFC">
                              <w:rPr>
                                <w:rFonts w:ascii="Mark Pro" w:hAnsi="Mark Pro"/>
                                <w:color w:val="4D4D4C"/>
                                <w:sz w:val="20"/>
                                <w:szCs w:val="20"/>
                                <w:lang w:val="en-US"/>
                              </w:rPr>
                              <w:t>620</w:t>
                            </w:r>
                            <w:r w:rsidR="00832E68" w:rsidRPr="00333DFC">
                              <w:rPr>
                                <w:rFonts w:ascii="Mark Pro" w:hAnsi="Mark Pro"/>
                                <w:color w:val="4D4D4C"/>
                                <w:sz w:val="20"/>
                                <w:szCs w:val="20"/>
                                <w:lang w:val="en-US"/>
                              </w:rPr>
                              <w:br/>
                              <w:t>F</w:t>
                            </w:r>
                            <w:r w:rsidRPr="00333DFC">
                              <w:rPr>
                                <w:rFonts w:ascii="Mark Pro" w:hAnsi="Mark Pro"/>
                                <w:color w:val="4D4D4C"/>
                                <w:sz w:val="20"/>
                                <w:szCs w:val="20"/>
                                <w:lang w:val="en-US"/>
                              </w:rPr>
                              <w:t>ax: +49 (0)711 97676-</w:t>
                            </w:r>
                            <w:r w:rsidR="00E7446A" w:rsidRPr="00333DFC">
                              <w:rPr>
                                <w:rFonts w:ascii="Mark Pro" w:hAnsi="Mark Pro"/>
                                <w:color w:val="4D4D4C"/>
                                <w:sz w:val="20"/>
                                <w:szCs w:val="20"/>
                                <w:lang w:val="en-US"/>
                              </w:rPr>
                              <w:t>609</w:t>
                            </w:r>
                          </w:p>
                          <w:p w14:paraId="6F306534" w14:textId="5BBB9E69" w:rsidR="00436749" w:rsidRPr="00333DFC" w:rsidRDefault="00E7446A" w:rsidP="002D5BC3">
                            <w:pPr>
                              <w:pStyle w:val="Titel"/>
                              <w:rPr>
                                <w:rFonts w:ascii="Mark Pro" w:hAnsi="Mark Pro"/>
                                <w:color w:val="4D4D4C"/>
                                <w:sz w:val="20"/>
                                <w:szCs w:val="20"/>
                                <w:lang w:val="en-US"/>
                              </w:rPr>
                            </w:pPr>
                            <w:r w:rsidRPr="00333DFC">
                              <w:rPr>
                                <w:rFonts w:ascii="Mark Pro" w:hAnsi="Mark Pro"/>
                                <w:color w:val="4D4D4C"/>
                                <w:sz w:val="20"/>
                                <w:szCs w:val="20"/>
                                <w:lang w:val="en-US"/>
                              </w:rPr>
                              <w:t>frank</w:t>
                            </w:r>
                            <w:r w:rsidR="009C4D60" w:rsidRPr="00333DFC">
                              <w:rPr>
                                <w:rFonts w:ascii="Mark Pro" w:hAnsi="Mark Pro"/>
                                <w:color w:val="4D4D4C"/>
                                <w:sz w:val="20"/>
                                <w:szCs w:val="20"/>
                                <w:lang w:val="en-US"/>
                              </w:rPr>
                              <w:t>.</w:t>
                            </w:r>
                            <w:r w:rsidRPr="00333DFC">
                              <w:rPr>
                                <w:rFonts w:ascii="Mark Pro" w:hAnsi="Mark Pro"/>
                                <w:color w:val="4D4D4C"/>
                                <w:sz w:val="20"/>
                                <w:szCs w:val="20"/>
                                <w:lang w:val="en-US"/>
                              </w:rPr>
                              <w:t>reichert</w:t>
                            </w:r>
                            <w:r w:rsidR="00436749" w:rsidRPr="00333DFC">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2.8pt;margin-top:-9.9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" filled="f" stroked="f" strokeweight=".5pt">
                <v:textbox>
                  <w:txbxContent>
                    <w:p w14:paraId="14EE17D5" w14:textId="588593D5" w:rsidR="00EF0287" w:rsidRPr="00333DFC" w:rsidRDefault="00333DFC" w:rsidP="00EF0287">
                      <w:pPr>
                        <w:pStyle w:val="Titel"/>
                        <w:rPr>
                          <w:rFonts w:ascii="Mark Pro" w:hAnsi="Mark Pro"/>
                          <w:color w:val="4D4D4C"/>
                        </w:rPr>
                      </w:pPr>
                      <w:r w:rsidRPr="00333DFC">
                        <w:rPr>
                          <w:rFonts w:ascii="Mark Pro" w:hAnsi="Mark Pro"/>
                          <w:color w:val="4D4D4C"/>
                        </w:rPr>
                        <w:t xml:space="preserve">19. </w:t>
                      </w:r>
                      <w:r w:rsidR="00CC69CA" w:rsidRPr="00333DFC">
                        <w:rPr>
                          <w:rFonts w:ascii="Mark Pro" w:hAnsi="Mark Pro"/>
                          <w:color w:val="4D4D4C"/>
                        </w:rPr>
                        <w:t>August</w:t>
                      </w:r>
                      <w:r>
                        <w:rPr>
                          <w:rFonts w:ascii="Mark Pro" w:hAnsi="Mark Pro"/>
                          <w:color w:val="4D4D4C"/>
                        </w:rPr>
                        <w:t xml:space="preserve"> </w:t>
                      </w:r>
                      <w:r w:rsidR="00EF0287" w:rsidRPr="00333DFC">
                        <w:rPr>
                          <w:rFonts w:ascii="Mark Pro" w:hAnsi="Mark Pro"/>
                          <w:color w:val="4D4D4C"/>
                        </w:rPr>
                        <w:t>202</w:t>
                      </w:r>
                      <w:r w:rsidR="00E96792" w:rsidRPr="00333DFC">
                        <w:rPr>
                          <w:rFonts w:ascii="Mark Pro" w:hAnsi="Mark Pro"/>
                          <w:color w:val="4D4D4C"/>
                        </w:rPr>
                        <w:t>6</w:t>
                      </w:r>
                    </w:p>
                    <w:p w14:paraId="645044CF" w14:textId="3F1216B3" w:rsidR="00436749" w:rsidRPr="00333DFC" w:rsidRDefault="00436749" w:rsidP="002D5BC3">
                      <w:pPr>
                        <w:pStyle w:val="berschrift2"/>
                        <w:rPr>
                          <w:rFonts w:ascii="Mark Pro" w:hAnsi="Mark Pro"/>
                        </w:rPr>
                      </w:pPr>
                      <w:r w:rsidRPr="00333DFC">
                        <w:rPr>
                          <w:rFonts w:ascii="Mark Pro" w:hAnsi="Mark Pro"/>
                        </w:rPr>
                        <w:t>Pressemitteilung</w:t>
                      </w:r>
                    </w:p>
                    <w:p w14:paraId="766CAD7C" w14:textId="1DE3CB46" w:rsidR="00436749" w:rsidRPr="00333DFC" w:rsidRDefault="00436749" w:rsidP="00832E68">
                      <w:pPr>
                        <w:rPr>
                          <w:rFonts w:ascii="Mark Pro" w:hAnsi="Mark Pro"/>
                          <w:color w:val="4D4D4C"/>
                          <w:sz w:val="16"/>
                          <w:szCs w:val="16"/>
                        </w:rPr>
                      </w:pPr>
                      <w:r w:rsidRPr="00333DFC">
                        <w:rPr>
                          <w:rFonts w:ascii="Mark Pro" w:hAnsi="Mark Pro"/>
                          <w:color w:val="4D4D4C"/>
                        </w:rPr>
                        <w:t>Ihr Ansprechpartner</w:t>
                      </w:r>
                      <w:r w:rsidR="00832E68" w:rsidRPr="00333DFC">
                        <w:rPr>
                          <w:rFonts w:ascii="Mark Pro" w:hAnsi="Mark Pro"/>
                          <w:color w:val="4D4D4C"/>
                        </w:rPr>
                        <w:br/>
                      </w:r>
                      <w:r w:rsidR="00E7446A" w:rsidRPr="00333DFC">
                        <w:rPr>
                          <w:rFonts w:ascii="Mark Pro" w:hAnsi="Mark Pro"/>
                          <w:color w:val="4D4D4C"/>
                        </w:rPr>
                        <w:t>Frank Reichert</w:t>
                      </w:r>
                      <w:r w:rsidR="00832E68" w:rsidRPr="00333DFC">
                        <w:rPr>
                          <w:rFonts w:ascii="Mark Pro" w:hAnsi="Mark Pro"/>
                          <w:color w:val="4D4D4C"/>
                        </w:rPr>
                        <w:br/>
                      </w:r>
                      <w:r w:rsidR="00E7446A" w:rsidRPr="00333DFC">
                        <w:rPr>
                          <w:rFonts w:ascii="Mark Pro" w:hAnsi="Mark Pro"/>
                          <w:color w:val="4D4D4C"/>
                          <w:sz w:val="16"/>
                          <w:szCs w:val="16"/>
                        </w:rPr>
                        <w:t>Leiter Unternehmenskommunikation</w:t>
                      </w:r>
                    </w:p>
                    <w:p w14:paraId="42486AA7" w14:textId="6E8FA9F6" w:rsidR="00436749" w:rsidRPr="00333DFC" w:rsidRDefault="00436749" w:rsidP="00436749">
                      <w:pPr>
                        <w:rPr>
                          <w:rFonts w:ascii="Mark Pro" w:hAnsi="Mark Pro"/>
                          <w:color w:val="4D4D4C"/>
                          <w:sz w:val="20"/>
                          <w:szCs w:val="20"/>
                          <w:lang w:val="en-US"/>
                        </w:rPr>
                      </w:pPr>
                      <w:r w:rsidRPr="00333DFC">
                        <w:rPr>
                          <w:rFonts w:ascii="Mark Pro" w:hAnsi="Mark Pro"/>
                          <w:color w:val="4D4D4C"/>
                          <w:sz w:val="20"/>
                          <w:szCs w:val="20"/>
                          <w:lang w:val="en-US"/>
                        </w:rPr>
                        <w:t>Tel. +49 (0)711 97676-</w:t>
                      </w:r>
                      <w:r w:rsidR="00E7446A" w:rsidRPr="00333DFC">
                        <w:rPr>
                          <w:rFonts w:ascii="Mark Pro" w:hAnsi="Mark Pro"/>
                          <w:color w:val="4D4D4C"/>
                          <w:sz w:val="20"/>
                          <w:szCs w:val="20"/>
                          <w:lang w:val="en-US"/>
                        </w:rPr>
                        <w:t>620</w:t>
                      </w:r>
                      <w:r w:rsidR="00832E68" w:rsidRPr="00333DFC">
                        <w:rPr>
                          <w:rFonts w:ascii="Mark Pro" w:hAnsi="Mark Pro"/>
                          <w:color w:val="4D4D4C"/>
                          <w:sz w:val="20"/>
                          <w:szCs w:val="20"/>
                          <w:lang w:val="en-US"/>
                        </w:rPr>
                        <w:br/>
                        <w:t>F</w:t>
                      </w:r>
                      <w:r w:rsidRPr="00333DFC">
                        <w:rPr>
                          <w:rFonts w:ascii="Mark Pro" w:hAnsi="Mark Pro"/>
                          <w:color w:val="4D4D4C"/>
                          <w:sz w:val="20"/>
                          <w:szCs w:val="20"/>
                          <w:lang w:val="en-US"/>
                        </w:rPr>
                        <w:t>ax: +49 (0)711 97676-</w:t>
                      </w:r>
                      <w:r w:rsidR="00E7446A" w:rsidRPr="00333DFC">
                        <w:rPr>
                          <w:rFonts w:ascii="Mark Pro" w:hAnsi="Mark Pro"/>
                          <w:color w:val="4D4D4C"/>
                          <w:sz w:val="20"/>
                          <w:szCs w:val="20"/>
                          <w:lang w:val="en-US"/>
                        </w:rPr>
                        <w:t>609</w:t>
                      </w:r>
                    </w:p>
                    <w:p w14:paraId="6F306534" w14:textId="5BBB9E69" w:rsidR="00436749" w:rsidRPr="00333DFC" w:rsidRDefault="00E7446A" w:rsidP="002D5BC3">
                      <w:pPr>
                        <w:pStyle w:val="Titel"/>
                        <w:rPr>
                          <w:rFonts w:ascii="Mark Pro" w:hAnsi="Mark Pro"/>
                          <w:color w:val="4D4D4C"/>
                          <w:sz w:val="20"/>
                          <w:szCs w:val="20"/>
                          <w:lang w:val="en-US"/>
                        </w:rPr>
                      </w:pPr>
                      <w:r w:rsidRPr="00333DFC">
                        <w:rPr>
                          <w:rFonts w:ascii="Mark Pro" w:hAnsi="Mark Pro"/>
                          <w:color w:val="4D4D4C"/>
                          <w:sz w:val="20"/>
                          <w:szCs w:val="20"/>
                          <w:lang w:val="en-US"/>
                        </w:rPr>
                        <w:t>frank</w:t>
                      </w:r>
                      <w:r w:rsidR="009C4D60" w:rsidRPr="00333DFC">
                        <w:rPr>
                          <w:rFonts w:ascii="Mark Pro" w:hAnsi="Mark Pro"/>
                          <w:color w:val="4D4D4C"/>
                          <w:sz w:val="20"/>
                          <w:szCs w:val="20"/>
                          <w:lang w:val="en-US"/>
                        </w:rPr>
                        <w:t>.</w:t>
                      </w:r>
                      <w:r w:rsidRPr="00333DFC">
                        <w:rPr>
                          <w:rFonts w:ascii="Mark Pro" w:hAnsi="Mark Pro"/>
                          <w:color w:val="4D4D4C"/>
                          <w:sz w:val="20"/>
                          <w:szCs w:val="20"/>
                          <w:lang w:val="en-US"/>
                        </w:rPr>
                        <w:t>reichert</w:t>
                      </w:r>
                      <w:r w:rsidR="00436749" w:rsidRPr="00333DFC">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780719F7" w:rsidR="00E7446A" w:rsidRPr="00333DFC"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A236A0" w:rsidRPr="00333DFC">
        <w:rPr>
          <w:rFonts w:ascii="Mark Pro" w:hAnsi="Mark Pro"/>
          <w:color w:val="000000"/>
          <w:sz w:val="32"/>
          <w:szCs w:val="32"/>
        </w:rPr>
        <w:t xml:space="preserve">Sicher unterwegs </w:t>
      </w:r>
      <w:r w:rsidR="002B58B0" w:rsidRPr="00333DFC">
        <w:rPr>
          <w:rFonts w:ascii="Mark Pro" w:hAnsi="Mark Pro"/>
          <w:color w:val="000000"/>
          <w:sz w:val="32"/>
          <w:szCs w:val="32"/>
        </w:rPr>
        <w:t xml:space="preserve">– </w:t>
      </w:r>
      <w:r w:rsidR="00A236A0" w:rsidRPr="00333DFC">
        <w:rPr>
          <w:rFonts w:ascii="Mark Pro" w:hAnsi="Mark Pro"/>
          <w:color w:val="000000"/>
          <w:sz w:val="32"/>
          <w:szCs w:val="32"/>
        </w:rPr>
        <w:t xml:space="preserve">selbst </w:t>
      </w:r>
      <w:r w:rsidR="002B58B0" w:rsidRPr="00333DFC">
        <w:rPr>
          <w:rFonts w:ascii="Mark Pro" w:hAnsi="Mark Pro"/>
          <w:color w:val="000000"/>
          <w:sz w:val="32"/>
          <w:szCs w:val="32"/>
        </w:rPr>
        <w:t xml:space="preserve">bei </w:t>
      </w:r>
      <w:r w:rsidR="00A236A0" w:rsidRPr="00333DFC">
        <w:rPr>
          <w:rFonts w:ascii="Mark Pro" w:hAnsi="Mark Pro"/>
          <w:color w:val="000000"/>
          <w:sz w:val="32"/>
          <w:szCs w:val="32"/>
        </w:rPr>
        <w:t>t</w:t>
      </w:r>
      <w:r w:rsidR="00310600" w:rsidRPr="00333DFC">
        <w:rPr>
          <w:rFonts w:ascii="Mark Pro" w:hAnsi="Mark Pro"/>
          <w:color w:val="000000"/>
          <w:sz w:val="32"/>
          <w:szCs w:val="32"/>
        </w:rPr>
        <w:t>ückische</w:t>
      </w:r>
      <w:r w:rsidR="00A236A0" w:rsidRPr="00333DFC">
        <w:rPr>
          <w:rFonts w:ascii="Mark Pro" w:hAnsi="Mark Pro"/>
          <w:color w:val="000000"/>
          <w:sz w:val="32"/>
          <w:szCs w:val="32"/>
        </w:rPr>
        <w:t>m</w:t>
      </w:r>
      <w:r w:rsidR="00310600" w:rsidRPr="00333DFC">
        <w:rPr>
          <w:rFonts w:ascii="Mark Pro" w:hAnsi="Mark Pro"/>
          <w:color w:val="000000"/>
          <w:sz w:val="32"/>
          <w:szCs w:val="32"/>
        </w:rPr>
        <w:t xml:space="preserve"> Somm</w:t>
      </w:r>
      <w:r w:rsidR="003075D6" w:rsidRPr="00333DFC">
        <w:rPr>
          <w:rFonts w:ascii="Mark Pro" w:hAnsi="Mark Pro"/>
          <w:color w:val="000000"/>
          <w:sz w:val="32"/>
          <w:szCs w:val="32"/>
        </w:rPr>
        <w:t>erregen</w:t>
      </w:r>
      <w:r w:rsidR="00A236A0" w:rsidRPr="00333DFC">
        <w:rPr>
          <w:rFonts w:ascii="Mark Pro" w:hAnsi="Mark Pro"/>
          <w:b w:val="0"/>
          <w:noProof/>
        </w:rPr>
        <w:t xml:space="preserve"> </w:t>
      </w:r>
    </w:p>
    <w:p w14:paraId="624118B2" w14:textId="6B3C0093" w:rsidR="005F1824" w:rsidRPr="00333DFC" w:rsidRDefault="00972413" w:rsidP="005F1824">
      <w:pPr>
        <w:pStyle w:val="Aufzhlung"/>
        <w:numPr>
          <w:ilvl w:val="0"/>
          <w:numId w:val="10"/>
        </w:numPr>
        <w:rPr>
          <w:rFonts w:ascii="Mark Pro" w:hAnsi="Mark Pro"/>
        </w:rPr>
      </w:pPr>
      <w:r w:rsidRPr="00333DFC">
        <w:rPr>
          <w:rFonts w:ascii="Mark Pro" w:hAnsi="Mark Pro"/>
        </w:rPr>
        <w:t xml:space="preserve">Die </w:t>
      </w:r>
      <w:r w:rsidR="00702FE3" w:rsidRPr="00333DFC">
        <w:rPr>
          <w:rFonts w:ascii="Mark Pro" w:hAnsi="Mark Pro"/>
        </w:rPr>
        <w:t xml:space="preserve">Tipps der </w:t>
      </w:r>
      <w:r w:rsidR="008C3A17" w:rsidRPr="00333DFC">
        <w:rPr>
          <w:rFonts w:ascii="Mark Pro" w:hAnsi="Mark Pro"/>
        </w:rPr>
        <w:t xml:space="preserve">GTÜ </w:t>
      </w:r>
      <w:r w:rsidRPr="00333DFC">
        <w:rPr>
          <w:rFonts w:ascii="Mark Pro" w:hAnsi="Mark Pro"/>
        </w:rPr>
        <w:t xml:space="preserve">können helfen, </w:t>
      </w:r>
      <w:r w:rsidR="00A236A0" w:rsidRPr="00333DFC">
        <w:rPr>
          <w:rFonts w:ascii="Mark Pro" w:hAnsi="Mark Pro"/>
        </w:rPr>
        <w:t xml:space="preserve">Aquaplaning </w:t>
      </w:r>
      <w:r w:rsidRPr="00333DFC">
        <w:rPr>
          <w:rFonts w:ascii="Mark Pro" w:hAnsi="Mark Pro"/>
        </w:rPr>
        <w:t xml:space="preserve">zu </w:t>
      </w:r>
      <w:r w:rsidR="00A236A0" w:rsidRPr="00333DFC">
        <w:rPr>
          <w:rFonts w:ascii="Mark Pro" w:hAnsi="Mark Pro"/>
        </w:rPr>
        <w:t>vermeiden</w:t>
      </w:r>
    </w:p>
    <w:p w14:paraId="765D4FBC" w14:textId="2DB03669" w:rsidR="005F1824" w:rsidRPr="00333DFC" w:rsidRDefault="008B00BE" w:rsidP="005F1824">
      <w:pPr>
        <w:pStyle w:val="Aufzhlung"/>
        <w:numPr>
          <w:ilvl w:val="0"/>
          <w:numId w:val="10"/>
        </w:numPr>
        <w:rPr>
          <w:rFonts w:ascii="Mark Pro" w:hAnsi="Mark Pro"/>
        </w:rPr>
      </w:pPr>
      <w:r w:rsidRPr="00333DFC">
        <w:rPr>
          <w:rFonts w:ascii="Mark Pro" w:hAnsi="Mark Pro"/>
        </w:rPr>
        <w:t xml:space="preserve">Angepasstes Tempo </w:t>
      </w:r>
      <w:r w:rsidR="00310600" w:rsidRPr="00333DFC">
        <w:rPr>
          <w:rFonts w:ascii="Mark Pro" w:hAnsi="Mark Pro"/>
        </w:rPr>
        <w:t xml:space="preserve">reduziert </w:t>
      </w:r>
      <w:r w:rsidRPr="00333DFC">
        <w:rPr>
          <w:rFonts w:ascii="Mark Pro" w:hAnsi="Mark Pro"/>
        </w:rPr>
        <w:t>die Gefahren erheblich</w:t>
      </w:r>
    </w:p>
    <w:p w14:paraId="7B14655C" w14:textId="52EFFADD" w:rsidR="001A2894" w:rsidRPr="00333DFC" w:rsidRDefault="008C3A17" w:rsidP="005F1824">
      <w:pPr>
        <w:pStyle w:val="Aufzhlung"/>
        <w:numPr>
          <w:ilvl w:val="0"/>
          <w:numId w:val="10"/>
        </w:numPr>
        <w:rPr>
          <w:rFonts w:ascii="Mark Pro" w:hAnsi="Mark Pro"/>
        </w:rPr>
      </w:pPr>
      <w:r w:rsidRPr="00333DFC">
        <w:rPr>
          <w:rFonts w:ascii="Mark Pro" w:hAnsi="Mark Pro"/>
        </w:rPr>
        <w:t xml:space="preserve">Bei den Reifen sind </w:t>
      </w:r>
      <w:r w:rsidR="008B00BE" w:rsidRPr="00333DFC">
        <w:rPr>
          <w:rFonts w:ascii="Mark Pro" w:hAnsi="Mark Pro"/>
        </w:rPr>
        <w:t>Profil und Reifendruck entscheidend</w:t>
      </w:r>
    </w:p>
    <w:p w14:paraId="2090E7BC" w14:textId="77777777" w:rsidR="00302DBF" w:rsidRPr="00333DFC" w:rsidRDefault="00302DBF" w:rsidP="00302DBF">
      <w:pPr>
        <w:spacing w:line="400" w:lineRule="exact"/>
        <w:ind w:right="2120"/>
        <w:rPr>
          <w:rFonts w:ascii="Mark Pro" w:hAnsi="Mark Pro"/>
          <w:lang w:eastAsia="de-DE"/>
        </w:rPr>
      </w:pPr>
    </w:p>
    <w:p w14:paraId="642D98F6" w14:textId="5B77C182" w:rsidR="007C6BB5" w:rsidRPr="00333DFC" w:rsidRDefault="00AF05D2" w:rsidP="007C6BB5">
      <w:pPr>
        <w:ind w:right="2120"/>
        <w:rPr>
          <w:rFonts w:ascii="Mark Pro" w:hAnsi="Mark Pro" w:cs="Arial"/>
        </w:rPr>
      </w:pPr>
      <w:r w:rsidRPr="00333DFC">
        <w:rPr>
          <w:rFonts w:ascii="Mark Pro" w:hAnsi="Mark Pro"/>
          <w:color w:val="C6243C"/>
        </w:rPr>
        <w:t xml:space="preserve">__ </w:t>
      </w:r>
      <w:r w:rsidRPr="00333DFC">
        <w:rPr>
          <w:rFonts w:ascii="Mark Pro" w:hAnsi="Mark Pro" w:cs="Arial"/>
        </w:rPr>
        <w:t xml:space="preserve">Stuttgart. </w:t>
      </w:r>
      <w:r w:rsidR="00E93BD6" w:rsidRPr="00333DFC">
        <w:rPr>
          <w:rFonts w:ascii="Mark Pro" w:hAnsi="Mark Pro" w:cs="Arial"/>
        </w:rPr>
        <w:t xml:space="preserve">Selbst </w:t>
      </w:r>
      <w:r w:rsidR="00972413" w:rsidRPr="00333DFC">
        <w:rPr>
          <w:rFonts w:ascii="Mark Pro" w:hAnsi="Mark Pro" w:cs="Arial"/>
        </w:rPr>
        <w:t xml:space="preserve">die stärkste Sommersonne vertreibt nicht jede Regenwolke. Tückisch sind </w:t>
      </w:r>
      <w:r w:rsidR="008C3A17" w:rsidRPr="00333DFC">
        <w:rPr>
          <w:rFonts w:ascii="Mark Pro" w:hAnsi="Mark Pro" w:cs="Arial"/>
        </w:rPr>
        <w:t xml:space="preserve">heftige </w:t>
      </w:r>
      <w:r w:rsidR="00BB122D" w:rsidRPr="00333DFC">
        <w:rPr>
          <w:rFonts w:ascii="Mark Pro" w:hAnsi="Mark Pro" w:cs="Arial"/>
        </w:rPr>
        <w:t>lokale Regenfälle. D</w:t>
      </w:r>
      <w:r w:rsidR="00972413" w:rsidRPr="00333DFC">
        <w:rPr>
          <w:rFonts w:ascii="Mark Pro" w:hAnsi="Mark Pro" w:cs="Arial"/>
        </w:rPr>
        <w:t>enn wenn d</w:t>
      </w:r>
      <w:r w:rsidR="00BB122D" w:rsidRPr="00333DFC">
        <w:rPr>
          <w:rFonts w:ascii="Mark Pro" w:hAnsi="Mark Pro" w:cs="Arial"/>
        </w:rPr>
        <w:t xml:space="preserve">ie einsame Regenwolke nur über einigen hundert Meter </w:t>
      </w:r>
      <w:r w:rsidR="00972413" w:rsidRPr="00333DFC">
        <w:rPr>
          <w:rFonts w:ascii="Mark Pro" w:hAnsi="Mark Pro" w:cs="Arial"/>
        </w:rPr>
        <w:t xml:space="preserve">Asphalt </w:t>
      </w:r>
      <w:r w:rsidR="00BB122D" w:rsidRPr="00333DFC">
        <w:rPr>
          <w:rFonts w:ascii="Mark Pro" w:hAnsi="Mark Pro" w:cs="Arial"/>
        </w:rPr>
        <w:t>ihre Schleusen</w:t>
      </w:r>
      <w:r w:rsidR="00972413" w:rsidRPr="00333DFC">
        <w:rPr>
          <w:rFonts w:ascii="Mark Pro" w:hAnsi="Mark Pro" w:cs="Arial"/>
        </w:rPr>
        <w:t xml:space="preserve"> öffnet</w:t>
      </w:r>
      <w:r w:rsidR="00BB122D" w:rsidRPr="00333DFC">
        <w:rPr>
          <w:rFonts w:ascii="Mark Pro" w:hAnsi="Mark Pro" w:cs="Arial"/>
        </w:rPr>
        <w:t xml:space="preserve">, </w:t>
      </w:r>
      <w:r w:rsidR="00972413" w:rsidRPr="00333DFC">
        <w:rPr>
          <w:rFonts w:ascii="Mark Pro" w:hAnsi="Mark Pro" w:cs="Arial"/>
        </w:rPr>
        <w:t>besteht h</w:t>
      </w:r>
      <w:r w:rsidR="00BB122D" w:rsidRPr="00333DFC">
        <w:rPr>
          <w:rFonts w:ascii="Mark Pro" w:hAnsi="Mark Pro" w:cs="Arial"/>
        </w:rPr>
        <w:t>ohe Aquaplaning-Gefahr</w:t>
      </w:r>
      <w:r w:rsidR="00972413" w:rsidRPr="00333DFC">
        <w:rPr>
          <w:rFonts w:ascii="Mark Pro" w:hAnsi="Mark Pro" w:cs="Arial"/>
        </w:rPr>
        <w:t>.</w:t>
      </w:r>
      <w:r w:rsidR="00BB122D" w:rsidRPr="00333DFC">
        <w:rPr>
          <w:rFonts w:ascii="Mark Pro" w:hAnsi="Mark Pro" w:cs="Arial"/>
        </w:rPr>
        <w:t xml:space="preserve"> Kommt es zu einem Unfall, scheint </w:t>
      </w:r>
      <w:r w:rsidR="005B7F56" w:rsidRPr="00333DFC">
        <w:rPr>
          <w:rFonts w:ascii="Mark Pro" w:hAnsi="Mark Pro" w:cs="Arial"/>
        </w:rPr>
        <w:t xml:space="preserve">nach so einem </w:t>
      </w:r>
      <w:r w:rsidR="00972413" w:rsidRPr="00333DFC">
        <w:rPr>
          <w:rFonts w:ascii="Mark Pro" w:hAnsi="Mark Pro" w:cs="Arial"/>
        </w:rPr>
        <w:t xml:space="preserve">starken </w:t>
      </w:r>
      <w:r w:rsidR="005B7F56" w:rsidRPr="00333DFC">
        <w:rPr>
          <w:rFonts w:ascii="Mark Pro" w:hAnsi="Mark Pro" w:cs="Arial"/>
        </w:rPr>
        <w:t xml:space="preserve">Schauer </w:t>
      </w:r>
      <w:r w:rsidR="00BB122D" w:rsidRPr="00333DFC">
        <w:rPr>
          <w:rFonts w:ascii="Mark Pro" w:hAnsi="Mark Pro" w:cs="Arial"/>
        </w:rPr>
        <w:t xml:space="preserve">bereits nach Minuten wie zum Hohn wieder die Sonne. Die GTÜ Gesellschaft für Technische Überwachung </w:t>
      </w:r>
      <w:r w:rsidR="00750262" w:rsidRPr="00333DFC">
        <w:rPr>
          <w:rFonts w:ascii="Mark Pro" w:hAnsi="Mark Pro" w:cs="Arial"/>
        </w:rPr>
        <w:t xml:space="preserve">mbH </w:t>
      </w:r>
      <w:r w:rsidR="00BB122D" w:rsidRPr="00333DFC">
        <w:rPr>
          <w:rFonts w:ascii="Mark Pro" w:hAnsi="Mark Pro" w:cs="Arial"/>
        </w:rPr>
        <w:t>gibt Tipps</w:t>
      </w:r>
      <w:r w:rsidR="00972413" w:rsidRPr="00333DFC">
        <w:rPr>
          <w:rFonts w:ascii="Mark Pro" w:hAnsi="Mark Pro" w:cs="Arial"/>
        </w:rPr>
        <w:t xml:space="preserve">, um </w:t>
      </w:r>
      <w:r w:rsidR="00BB122D" w:rsidRPr="00333DFC">
        <w:rPr>
          <w:rFonts w:ascii="Mark Pro" w:hAnsi="Mark Pro" w:cs="Arial"/>
        </w:rPr>
        <w:t xml:space="preserve">solche Gefahren </w:t>
      </w:r>
      <w:r w:rsidR="00972413" w:rsidRPr="00333DFC">
        <w:rPr>
          <w:rFonts w:ascii="Mark Pro" w:hAnsi="Mark Pro" w:cs="Arial"/>
        </w:rPr>
        <w:t xml:space="preserve">zu vermeiden </w:t>
      </w:r>
      <w:r w:rsidR="00BB122D" w:rsidRPr="00333DFC">
        <w:rPr>
          <w:rFonts w:ascii="Mark Pro" w:hAnsi="Mark Pro" w:cs="Arial"/>
        </w:rPr>
        <w:t xml:space="preserve">und </w:t>
      </w:r>
      <w:r w:rsidR="00972413" w:rsidRPr="00333DFC">
        <w:rPr>
          <w:rFonts w:ascii="Mark Pro" w:hAnsi="Mark Pro" w:cs="Arial"/>
        </w:rPr>
        <w:t>wie man sich verhält</w:t>
      </w:r>
      <w:r w:rsidR="00BB122D" w:rsidRPr="00333DFC">
        <w:rPr>
          <w:rFonts w:ascii="Mark Pro" w:hAnsi="Mark Pro" w:cs="Arial"/>
        </w:rPr>
        <w:t>, wenn der Wagen dennoch aufschwimmt.</w:t>
      </w:r>
    </w:p>
    <w:p w14:paraId="51BC002A" w14:textId="77777777" w:rsidR="00333DFC" w:rsidRDefault="007C6BB5" w:rsidP="007C6BB5">
      <w:pPr>
        <w:ind w:right="2120"/>
        <w:rPr>
          <w:rFonts w:ascii="Mark Pro" w:hAnsi="Mark Pro" w:cs="Arial"/>
        </w:rPr>
      </w:pPr>
      <w:r w:rsidRPr="00333DFC">
        <w:rPr>
          <w:rFonts w:ascii="Mark Pro" w:hAnsi="Mark Pro"/>
          <w:color w:val="C6243C"/>
        </w:rPr>
        <w:t xml:space="preserve">__ </w:t>
      </w:r>
      <w:r w:rsidR="005B7F56" w:rsidRPr="00333DFC">
        <w:rPr>
          <w:rFonts w:ascii="Mark Pro" w:hAnsi="Mark Pro" w:cs="Arial"/>
          <w:b/>
          <w:bCs/>
        </w:rPr>
        <w:t>Aquaplaning</w:t>
      </w:r>
      <w:r w:rsidR="00972413" w:rsidRPr="00333DFC">
        <w:rPr>
          <w:rFonts w:ascii="Mark Pro" w:hAnsi="Mark Pro" w:cs="Arial"/>
          <w:b/>
          <w:bCs/>
        </w:rPr>
        <w:t>:</w:t>
      </w:r>
      <w:r w:rsidR="005B7F56" w:rsidRPr="00333DFC">
        <w:rPr>
          <w:rFonts w:ascii="Mark Pro" w:hAnsi="Mark Pro" w:cs="Arial"/>
        </w:rPr>
        <w:t xml:space="preserve"> </w:t>
      </w:r>
      <w:r w:rsidR="00972413" w:rsidRPr="00333DFC">
        <w:rPr>
          <w:rFonts w:ascii="Mark Pro" w:hAnsi="Mark Pro" w:cs="Arial"/>
        </w:rPr>
        <w:t>W</w:t>
      </w:r>
      <w:r w:rsidR="005B7F56" w:rsidRPr="00333DFC">
        <w:rPr>
          <w:rFonts w:ascii="Mark Pro" w:hAnsi="Mark Pro" w:cs="Arial"/>
        </w:rPr>
        <w:t xml:space="preserve">enn der </w:t>
      </w:r>
      <w:r w:rsidR="00750262" w:rsidRPr="00333DFC">
        <w:rPr>
          <w:rFonts w:ascii="Mark Pro" w:hAnsi="Mark Pro" w:cs="Arial"/>
        </w:rPr>
        <w:t xml:space="preserve">Pneu </w:t>
      </w:r>
      <w:r w:rsidR="005B7F56" w:rsidRPr="00333DFC">
        <w:rPr>
          <w:rFonts w:ascii="Mark Pro" w:hAnsi="Mark Pro" w:cs="Arial"/>
        </w:rPr>
        <w:t>das Wasser auf der Fahrbahn nicht mehr verdrängen kann</w:t>
      </w:r>
      <w:r w:rsidR="00972413" w:rsidRPr="00333DFC">
        <w:rPr>
          <w:rFonts w:ascii="Mark Pro" w:hAnsi="Mark Pro" w:cs="Arial"/>
        </w:rPr>
        <w:t>, schwimmt er auf</w:t>
      </w:r>
      <w:r w:rsidR="00626D03" w:rsidRPr="00333DFC">
        <w:rPr>
          <w:rFonts w:ascii="Mark Pro" w:hAnsi="Mark Pro" w:cs="Arial"/>
        </w:rPr>
        <w:t xml:space="preserve"> – z</w:t>
      </w:r>
      <w:r w:rsidR="005B7F56" w:rsidRPr="00333DFC">
        <w:rPr>
          <w:rFonts w:ascii="Mark Pro" w:hAnsi="Mark Pro" w:cs="Arial"/>
        </w:rPr>
        <w:t>wischen Reifen und Asphalt bildet sich ein Wasser</w:t>
      </w:r>
      <w:r w:rsidR="00883C5C" w:rsidRPr="00333DFC">
        <w:rPr>
          <w:rFonts w:ascii="Mark Pro" w:hAnsi="Mark Pro" w:cs="Arial"/>
        </w:rPr>
        <w:t>keil</w:t>
      </w:r>
      <w:r w:rsidR="00972413" w:rsidRPr="00333DFC">
        <w:rPr>
          <w:rFonts w:ascii="Mark Pro" w:hAnsi="Mark Pro" w:cs="Arial"/>
        </w:rPr>
        <w:t>.</w:t>
      </w:r>
      <w:r w:rsidR="005B7F56" w:rsidRPr="00333DFC">
        <w:rPr>
          <w:rFonts w:ascii="Mark Pro" w:hAnsi="Mark Pro" w:cs="Arial"/>
        </w:rPr>
        <w:t xml:space="preserve"> </w:t>
      </w:r>
      <w:r w:rsidR="00883C5C" w:rsidRPr="00333DFC">
        <w:rPr>
          <w:rFonts w:ascii="Mark Pro" w:hAnsi="Mark Pro" w:cs="Arial"/>
        </w:rPr>
        <w:t xml:space="preserve">Der </w:t>
      </w:r>
      <w:r w:rsidR="00626D03" w:rsidRPr="00333DFC">
        <w:rPr>
          <w:rFonts w:ascii="Mark Pro" w:hAnsi="Mark Pro" w:cs="Arial"/>
        </w:rPr>
        <w:t>Pneu</w:t>
      </w:r>
      <w:r w:rsidR="00883C5C" w:rsidRPr="00333DFC">
        <w:rPr>
          <w:rFonts w:ascii="Mark Pro" w:hAnsi="Mark Pro" w:cs="Arial"/>
        </w:rPr>
        <w:t xml:space="preserve"> verliert ganz oder teilweise den Kontakt </w:t>
      </w:r>
      <w:r w:rsidR="005B7F56" w:rsidRPr="00333DFC">
        <w:rPr>
          <w:rFonts w:ascii="Mark Pro" w:hAnsi="Mark Pro" w:cs="Arial"/>
        </w:rPr>
        <w:t>zur Straße</w:t>
      </w:r>
      <w:r w:rsidR="00972413" w:rsidRPr="00333DFC">
        <w:rPr>
          <w:rFonts w:ascii="Mark Pro" w:hAnsi="Mark Pro" w:cs="Arial"/>
        </w:rPr>
        <w:t xml:space="preserve"> und </w:t>
      </w:r>
      <w:r w:rsidR="00883C5C" w:rsidRPr="00333DFC">
        <w:rPr>
          <w:rFonts w:ascii="Mark Pro" w:hAnsi="Mark Pro" w:cs="Arial"/>
        </w:rPr>
        <w:t xml:space="preserve">kann </w:t>
      </w:r>
      <w:r w:rsidR="00972413" w:rsidRPr="00333DFC">
        <w:rPr>
          <w:rFonts w:ascii="Mark Pro" w:hAnsi="Mark Pro" w:cs="Arial"/>
        </w:rPr>
        <w:t xml:space="preserve">keine </w:t>
      </w:r>
      <w:r w:rsidR="005B7F56" w:rsidRPr="00333DFC">
        <w:rPr>
          <w:rFonts w:ascii="Mark Pro" w:hAnsi="Mark Pro" w:cs="Arial"/>
        </w:rPr>
        <w:t xml:space="preserve">Längs- </w:t>
      </w:r>
      <w:r w:rsidR="00972413" w:rsidRPr="00333DFC">
        <w:rPr>
          <w:rFonts w:ascii="Mark Pro" w:hAnsi="Mark Pro" w:cs="Arial"/>
        </w:rPr>
        <w:t xml:space="preserve">und </w:t>
      </w:r>
      <w:r w:rsidR="005B7F56" w:rsidRPr="00333DFC">
        <w:rPr>
          <w:rFonts w:ascii="Mark Pro" w:hAnsi="Mark Pro" w:cs="Arial"/>
        </w:rPr>
        <w:t>Seitenführungskräfte</w:t>
      </w:r>
      <w:r w:rsidR="00972413" w:rsidRPr="00333DFC">
        <w:rPr>
          <w:rFonts w:ascii="Mark Pro" w:hAnsi="Mark Pro" w:cs="Arial"/>
        </w:rPr>
        <w:t xml:space="preserve"> übertragen.</w:t>
      </w:r>
      <w:r w:rsidR="005B7F56" w:rsidRPr="00333DFC">
        <w:rPr>
          <w:rFonts w:ascii="Mark Pro" w:hAnsi="Mark Pro" w:cs="Arial"/>
        </w:rPr>
        <w:t xml:space="preserve"> Wenn der Fahrer </w:t>
      </w:r>
      <w:r w:rsidR="00972413" w:rsidRPr="00333DFC">
        <w:rPr>
          <w:rFonts w:ascii="Mark Pro" w:hAnsi="Mark Pro" w:cs="Arial"/>
        </w:rPr>
        <w:t xml:space="preserve">dann </w:t>
      </w:r>
      <w:r w:rsidR="005B7F56" w:rsidRPr="00333DFC">
        <w:rPr>
          <w:rFonts w:ascii="Mark Pro" w:hAnsi="Mark Pro" w:cs="Arial"/>
        </w:rPr>
        <w:t xml:space="preserve">bremst oder die Lenkung einschlägt, passiert für kurze Zeit nichts. </w:t>
      </w:r>
      <w:r w:rsidR="00134373" w:rsidRPr="00333DFC">
        <w:rPr>
          <w:rFonts w:ascii="Mark Pro" w:hAnsi="Mark Pro" w:cs="Arial"/>
        </w:rPr>
        <w:t xml:space="preserve">Wichtige Regel beim Aquaplaning daher: Das Lenkrad </w:t>
      </w:r>
      <w:r w:rsidR="00626D03" w:rsidRPr="00333DFC">
        <w:rPr>
          <w:rFonts w:ascii="Mark Pro" w:hAnsi="Mark Pro" w:cs="Arial"/>
        </w:rPr>
        <w:t>ruhig</w:t>
      </w:r>
      <w:r w:rsidR="00134373" w:rsidRPr="00333DFC">
        <w:rPr>
          <w:rFonts w:ascii="Mark Pro" w:hAnsi="Mark Pro" w:cs="Arial"/>
        </w:rPr>
        <w:t xml:space="preserve"> halten, nicht bremsen und das Gas behutsam zurücknehmen. </w:t>
      </w:r>
      <w:r w:rsidR="00A37AB2" w:rsidRPr="00333DFC">
        <w:rPr>
          <w:rFonts w:ascii="Mark Pro" w:hAnsi="Mark Pro" w:cs="Arial"/>
        </w:rPr>
        <w:t xml:space="preserve">Sobald </w:t>
      </w:r>
      <w:r w:rsidR="00883C5C" w:rsidRPr="00333DFC">
        <w:rPr>
          <w:rFonts w:ascii="Mark Pro" w:hAnsi="Mark Pro" w:cs="Arial"/>
        </w:rPr>
        <w:t>die Reifen wieder Fahrbahnkontakt haben, werden Lenk- und Bremskräfte erneut übertragen. Lenkrad und Pedale weiterhin ruhig und möglichst ohne abrupte Bewegungen bedienen.</w:t>
      </w:r>
      <w:r w:rsidR="00A37AB2" w:rsidRPr="00333DFC">
        <w:rPr>
          <w:rFonts w:ascii="Mark Pro" w:hAnsi="Mark Pro" w:cs="Arial"/>
        </w:rPr>
        <w:t xml:space="preserve"> </w:t>
      </w:r>
    </w:p>
    <w:p w14:paraId="77A8D27E" w14:textId="3AF485C1" w:rsidR="00134373" w:rsidRPr="00333DFC" w:rsidRDefault="00134373" w:rsidP="007C6BB5">
      <w:pPr>
        <w:ind w:right="2120"/>
        <w:rPr>
          <w:rFonts w:ascii="Mark Pro" w:hAnsi="Mark Pro" w:cs="Arial"/>
        </w:rPr>
      </w:pPr>
      <w:r w:rsidRPr="00333DFC">
        <w:rPr>
          <w:rFonts w:ascii="Mark Pro" w:hAnsi="Mark Pro" w:cs="Arial"/>
        </w:rPr>
        <w:lastRenderedPageBreak/>
        <w:t>Das Antiblockiersystem ABS und das Elektronische Stabilitätsprogramm ESP können Aquaplaning nicht verhindern. Und solange die Reifen aufschwimmen, können auch diese Systeme kaum stabilisierend eingreifen. Erst bei teilweise oder wieder vorhandener Bodenhaftung können sie das Fahrzeug unterstützen.</w:t>
      </w:r>
    </w:p>
    <w:p w14:paraId="22F0FC25" w14:textId="0FE09C00" w:rsidR="00EF22C4" w:rsidRPr="00333DFC" w:rsidRDefault="007C6BB5" w:rsidP="007C6BB5">
      <w:pPr>
        <w:ind w:right="2120"/>
        <w:rPr>
          <w:rFonts w:ascii="Mark Pro" w:hAnsi="Mark Pro" w:cs="Arial"/>
        </w:rPr>
      </w:pPr>
      <w:r w:rsidRPr="00333DFC">
        <w:rPr>
          <w:rFonts w:ascii="Mark Pro" w:hAnsi="Mark Pro"/>
          <w:color w:val="C6243C"/>
        </w:rPr>
        <w:t xml:space="preserve">__ </w:t>
      </w:r>
      <w:r w:rsidR="005B7F56" w:rsidRPr="00333DFC">
        <w:rPr>
          <w:rFonts w:ascii="Mark Pro" w:hAnsi="Mark Pro" w:cs="Arial"/>
          <w:b/>
          <w:bCs/>
        </w:rPr>
        <w:t>Weniger Tempo</w:t>
      </w:r>
      <w:r w:rsidR="00972413" w:rsidRPr="00333DFC">
        <w:rPr>
          <w:rFonts w:ascii="Mark Pro" w:hAnsi="Mark Pro" w:cs="Arial"/>
          <w:b/>
          <w:bCs/>
        </w:rPr>
        <w:t>:</w:t>
      </w:r>
      <w:r w:rsidR="005B7F56" w:rsidRPr="00333DFC">
        <w:rPr>
          <w:rFonts w:ascii="Mark Pro" w:hAnsi="Mark Pro" w:cs="Arial"/>
          <w:b/>
          <w:bCs/>
        </w:rPr>
        <w:t xml:space="preserve"> </w:t>
      </w:r>
      <w:r w:rsidR="00D10F2A" w:rsidRPr="00333DFC">
        <w:rPr>
          <w:rFonts w:ascii="Mark Pro" w:hAnsi="Mark Pro" w:cs="Arial"/>
        </w:rPr>
        <w:t xml:space="preserve">Je schneller ein Auto fährt, desto eher droht Aquaplaning. </w:t>
      </w:r>
      <w:r w:rsidR="00626D03" w:rsidRPr="00333DFC">
        <w:rPr>
          <w:rFonts w:ascii="Mark Pro" w:hAnsi="Mark Pro" w:cs="Arial"/>
        </w:rPr>
        <w:t>Bei drohendem Starkregen also frühzeitig langsamer fahren – möglichst schon bevor er einsetzt.</w:t>
      </w:r>
      <w:r w:rsidR="00D10F2A" w:rsidRPr="00333DFC">
        <w:rPr>
          <w:rFonts w:ascii="Mark Pro" w:hAnsi="Mark Pro" w:cs="Arial"/>
        </w:rPr>
        <w:t xml:space="preserve"> </w:t>
      </w:r>
      <w:r w:rsidR="00626D03" w:rsidRPr="00333DFC">
        <w:rPr>
          <w:rFonts w:ascii="Mark Pro" w:hAnsi="Mark Pro" w:cs="Arial"/>
        </w:rPr>
        <w:t xml:space="preserve">Das senkt das Risiko erheblich. </w:t>
      </w:r>
      <w:r w:rsidR="00897EA1" w:rsidRPr="00333DFC">
        <w:rPr>
          <w:rFonts w:ascii="Mark Pro" w:hAnsi="Mark Pro" w:cs="Arial"/>
        </w:rPr>
        <w:t>Selbst d</w:t>
      </w:r>
      <w:r w:rsidR="00D10F2A" w:rsidRPr="00333DFC">
        <w:rPr>
          <w:rFonts w:ascii="Mark Pro" w:hAnsi="Mark Pro" w:cs="Arial"/>
        </w:rPr>
        <w:t>as Fahren unterhal</w:t>
      </w:r>
      <w:r w:rsidR="00750262" w:rsidRPr="00333DFC">
        <w:rPr>
          <w:rFonts w:ascii="Mark Pro" w:hAnsi="Mark Pro" w:cs="Arial"/>
        </w:rPr>
        <w:t>b</w:t>
      </w:r>
      <w:r w:rsidR="00D10F2A" w:rsidRPr="00333DFC">
        <w:rPr>
          <w:rFonts w:ascii="Mark Pro" w:hAnsi="Mark Pro" w:cs="Arial"/>
        </w:rPr>
        <w:t xml:space="preserve"> zulässiger Höchstgeschwindigkeiten oder der Richtgeschwindigkeit auf Autobahnen kann </w:t>
      </w:r>
      <w:r w:rsidR="00750262" w:rsidRPr="00333DFC">
        <w:rPr>
          <w:rFonts w:ascii="Mark Pro" w:hAnsi="Mark Pro" w:cs="Arial"/>
        </w:rPr>
        <w:t xml:space="preserve">im Falle eines Wolkenbruchs </w:t>
      </w:r>
      <w:r w:rsidR="008C3A17" w:rsidRPr="00333DFC">
        <w:rPr>
          <w:rFonts w:ascii="Mark Pro" w:hAnsi="Mark Pro" w:cs="Arial"/>
        </w:rPr>
        <w:t xml:space="preserve">viel </w:t>
      </w:r>
      <w:r w:rsidR="00D10F2A" w:rsidRPr="00333DFC">
        <w:rPr>
          <w:rFonts w:ascii="Mark Pro" w:hAnsi="Mark Pro" w:cs="Arial"/>
        </w:rPr>
        <w:t xml:space="preserve">zu schnell sein. </w:t>
      </w:r>
      <w:r w:rsidR="00626D03" w:rsidRPr="00333DFC">
        <w:rPr>
          <w:rFonts w:ascii="Mark Pro" w:hAnsi="Mark Pro" w:cs="Arial"/>
        </w:rPr>
        <w:t xml:space="preserve">Zusätzlich </w:t>
      </w:r>
      <w:r w:rsidR="00EF22C4" w:rsidRPr="00333DFC">
        <w:rPr>
          <w:rFonts w:ascii="Mark Pro" w:hAnsi="Mark Pro" w:cs="Arial"/>
        </w:rPr>
        <w:t xml:space="preserve">Abstand vergrößern und Abblendlicht einschalten. </w:t>
      </w:r>
      <w:r w:rsidR="00134373" w:rsidRPr="00333DFC">
        <w:rPr>
          <w:rFonts w:ascii="Mark Pro" w:hAnsi="Mark Pro" w:cs="Arial"/>
        </w:rPr>
        <w:t>Wassergefüllte Spurrillen möglichst frühzeitig erkennen und</w:t>
      </w:r>
      <w:r w:rsidR="001E385C" w:rsidRPr="00333DFC">
        <w:rPr>
          <w:rFonts w:ascii="Mark Pro" w:hAnsi="Mark Pro" w:cs="Arial"/>
        </w:rPr>
        <w:t xml:space="preserve"> meiden</w:t>
      </w:r>
      <w:r w:rsidR="00134373" w:rsidRPr="00333DFC">
        <w:rPr>
          <w:rFonts w:ascii="Mark Pro" w:hAnsi="Mark Pro" w:cs="Arial"/>
        </w:rPr>
        <w:t xml:space="preserve">, sofern es die Verkehrssituation sicher zulässt. </w:t>
      </w:r>
      <w:r w:rsidR="001E385C" w:rsidRPr="00333DFC">
        <w:rPr>
          <w:rFonts w:ascii="Mark Pro" w:hAnsi="Mark Pro" w:cs="Arial"/>
        </w:rPr>
        <w:t xml:space="preserve">Besonders nach längerer Trockenheit können sich zu Beginn eines Regengusses Staub, Abrieb und andere Rückstände mit dem Wasser vermischen und die Fahrbahn zusätzlich rutschig machen. </w:t>
      </w:r>
      <w:r w:rsidR="00134373" w:rsidRPr="00333DFC">
        <w:rPr>
          <w:rFonts w:ascii="Mark Pro" w:hAnsi="Mark Pro" w:cs="Arial"/>
        </w:rPr>
        <w:t xml:space="preserve">Werden </w:t>
      </w:r>
      <w:r w:rsidR="00883C5C" w:rsidRPr="00333DFC">
        <w:rPr>
          <w:rFonts w:ascii="Mark Pro" w:hAnsi="Mark Pro" w:cs="Arial"/>
        </w:rPr>
        <w:t xml:space="preserve">Sicht oder Fahrbahnzustand zu schlecht, </w:t>
      </w:r>
      <w:r w:rsidR="00626D03" w:rsidRPr="00333DFC">
        <w:rPr>
          <w:rFonts w:ascii="Mark Pro" w:hAnsi="Mark Pro" w:cs="Arial"/>
        </w:rPr>
        <w:t xml:space="preserve">empfiehlt sich eine Pause auf </w:t>
      </w:r>
      <w:r w:rsidR="00883C5C" w:rsidRPr="00333DFC">
        <w:rPr>
          <w:rFonts w:ascii="Mark Pro" w:hAnsi="Mark Pro" w:cs="Arial"/>
        </w:rPr>
        <w:t>einem geeigneten Parkplatz oder Rastplatz.</w:t>
      </w:r>
    </w:p>
    <w:p w14:paraId="1C955A4E" w14:textId="104D649B" w:rsidR="007C6BB5" w:rsidRPr="00333DFC" w:rsidRDefault="007C6BB5" w:rsidP="00883C5C">
      <w:pPr>
        <w:ind w:right="2120"/>
        <w:rPr>
          <w:rFonts w:ascii="Mark Pro" w:hAnsi="Mark Pro" w:cs="Arial"/>
        </w:rPr>
      </w:pPr>
      <w:r w:rsidRPr="00333DFC">
        <w:rPr>
          <w:rFonts w:ascii="Mark Pro" w:hAnsi="Mark Pro"/>
          <w:color w:val="C6243C"/>
        </w:rPr>
        <w:t xml:space="preserve">__ </w:t>
      </w:r>
      <w:r w:rsidR="008D1E0D" w:rsidRPr="00333DFC">
        <w:rPr>
          <w:rFonts w:ascii="Mark Pro" w:hAnsi="Mark Pro" w:cs="Arial"/>
          <w:b/>
          <w:bCs/>
        </w:rPr>
        <w:t xml:space="preserve">Gutes </w:t>
      </w:r>
      <w:r w:rsidR="00D10F2A" w:rsidRPr="00333DFC">
        <w:rPr>
          <w:rFonts w:ascii="Mark Pro" w:hAnsi="Mark Pro" w:cs="Arial"/>
          <w:b/>
          <w:bCs/>
        </w:rPr>
        <w:t>Profil</w:t>
      </w:r>
      <w:r w:rsidR="008D1E0D" w:rsidRPr="00333DFC">
        <w:rPr>
          <w:rFonts w:ascii="Mark Pro" w:hAnsi="Mark Pro" w:cs="Arial"/>
          <w:b/>
          <w:bCs/>
        </w:rPr>
        <w:t>:</w:t>
      </w:r>
      <w:r w:rsidR="00D10F2A" w:rsidRPr="00333DFC">
        <w:rPr>
          <w:rFonts w:ascii="Mark Pro" w:hAnsi="Mark Pro" w:cs="Arial"/>
        </w:rPr>
        <w:t xml:space="preserve"> Ebenso entscheidend ist der </w:t>
      </w:r>
      <w:r w:rsidR="008D1E0D" w:rsidRPr="00333DFC">
        <w:rPr>
          <w:rFonts w:ascii="Mark Pro" w:hAnsi="Mark Pro" w:cs="Arial"/>
        </w:rPr>
        <w:t>Reifenz</w:t>
      </w:r>
      <w:r w:rsidR="00D10F2A" w:rsidRPr="00333DFC">
        <w:rPr>
          <w:rFonts w:ascii="Mark Pro" w:hAnsi="Mark Pro" w:cs="Arial"/>
        </w:rPr>
        <w:t xml:space="preserve">ustand. </w:t>
      </w:r>
      <w:r w:rsidR="00883C5C" w:rsidRPr="00333DFC">
        <w:rPr>
          <w:rFonts w:ascii="Mark Pro" w:hAnsi="Mark Pro" w:cs="Arial"/>
        </w:rPr>
        <w:t xml:space="preserve">Gesetzlich vorgeschrieben ist eine Profiltiefe von mindestens 1,6 Millimeter. Für eine bessere Sicherheitsreserve empfiehlt die </w:t>
      </w:r>
      <w:r w:rsidR="00D10F2A" w:rsidRPr="00333DFC">
        <w:rPr>
          <w:rFonts w:ascii="Mark Pro" w:hAnsi="Mark Pro" w:cs="Arial"/>
        </w:rPr>
        <w:t xml:space="preserve">GTÜ mindestens vier Millimeter. Wichtig ist ebenso der richtige Reifendruck. </w:t>
      </w:r>
      <w:r w:rsidR="00883C5C" w:rsidRPr="00333DFC">
        <w:rPr>
          <w:rFonts w:ascii="Mark Pro" w:hAnsi="Mark Pro" w:cs="Arial"/>
        </w:rPr>
        <w:t>Er sollte den Vorgaben des Fahrzeugherstellers entsprechen und an die Beladung angepasst sein</w:t>
      </w:r>
      <w:r w:rsidR="00872BE6" w:rsidRPr="00333DFC">
        <w:rPr>
          <w:rFonts w:ascii="Mark Pro" w:hAnsi="Mark Pro" w:cs="Arial"/>
        </w:rPr>
        <w:t xml:space="preserve">. </w:t>
      </w:r>
      <w:r w:rsidR="008D1E0D" w:rsidRPr="00333DFC">
        <w:rPr>
          <w:rFonts w:ascii="Mark Pro" w:hAnsi="Mark Pro" w:cs="Arial"/>
        </w:rPr>
        <w:t xml:space="preserve">Stichwort breitere Reifen: </w:t>
      </w:r>
      <w:r w:rsidR="00883C5C" w:rsidRPr="00333DFC">
        <w:rPr>
          <w:rFonts w:ascii="Mark Pro" w:hAnsi="Mark Pro" w:cs="Arial"/>
        </w:rPr>
        <w:t>Sie können unter vergleichbaren Bedingungen früher zum Aquaplaning neigen, weil sie eine größere Wassermenge verdrängen müssen. Das tatsächliche Verhalten hängt jedoch wesentlich von Profilgestaltung und dem Reifentyp ab –</w:t>
      </w:r>
      <w:r w:rsidR="00793165" w:rsidRPr="00333DFC">
        <w:rPr>
          <w:rFonts w:ascii="Mark Pro" w:hAnsi="Mark Pro" w:cs="Arial"/>
        </w:rPr>
        <w:t xml:space="preserve"> </w:t>
      </w:r>
      <w:r w:rsidR="00883C5C" w:rsidRPr="00333DFC">
        <w:rPr>
          <w:rFonts w:ascii="Mark Pro" w:hAnsi="Mark Pro" w:cs="Arial"/>
        </w:rPr>
        <w:t>und natürlich ebenfalls von Profiltiefe, Luftdruck und Geschwindigkeit.</w:t>
      </w:r>
    </w:p>
    <w:p w14:paraId="02B5DC26" w14:textId="7B46F836" w:rsidR="007C6BB5" w:rsidRPr="00333DFC" w:rsidRDefault="007C6BB5" w:rsidP="00B37758">
      <w:pPr>
        <w:ind w:right="2120"/>
        <w:rPr>
          <w:rFonts w:ascii="Mark Pro" w:hAnsi="Mark Pro" w:cs="Arial"/>
        </w:rPr>
      </w:pPr>
      <w:r w:rsidRPr="00333DFC">
        <w:rPr>
          <w:rFonts w:ascii="Mark Pro" w:hAnsi="Mark Pro"/>
          <w:color w:val="C6243C"/>
        </w:rPr>
        <w:t xml:space="preserve">__ </w:t>
      </w:r>
      <w:r w:rsidR="00B37758" w:rsidRPr="00333DFC">
        <w:rPr>
          <w:rFonts w:ascii="Mark Pro" w:hAnsi="Mark Pro" w:cs="Arial"/>
          <w:b/>
          <w:bCs/>
        </w:rPr>
        <w:t>Fazit</w:t>
      </w:r>
      <w:r w:rsidR="008D1E0D" w:rsidRPr="00333DFC">
        <w:rPr>
          <w:rFonts w:ascii="Mark Pro" w:hAnsi="Mark Pro" w:cs="Arial"/>
          <w:b/>
          <w:bCs/>
        </w:rPr>
        <w:t>:</w:t>
      </w:r>
      <w:r w:rsidR="00B37758" w:rsidRPr="00333DFC">
        <w:rPr>
          <w:rFonts w:ascii="Mark Pro" w:hAnsi="Mark Pro" w:cs="Arial"/>
          <w:b/>
          <w:bCs/>
        </w:rPr>
        <w:t xml:space="preserve"> </w:t>
      </w:r>
      <w:r w:rsidR="00B37758" w:rsidRPr="00333DFC">
        <w:rPr>
          <w:rFonts w:ascii="Mark Pro" w:hAnsi="Mark Pro" w:cs="Arial"/>
        </w:rPr>
        <w:t xml:space="preserve">Angepasste Geschwindigkeit, ein ausreichendes Reifenprofil und der korrekte Reifendruck sind gute Voraussetzungen, um Aquaplaning zu vermeiden. Wer </w:t>
      </w:r>
      <w:r w:rsidR="008C3A17" w:rsidRPr="00333DFC">
        <w:rPr>
          <w:rFonts w:ascii="Mark Pro" w:hAnsi="Mark Pro" w:cs="Arial"/>
        </w:rPr>
        <w:t xml:space="preserve">dazu </w:t>
      </w:r>
      <w:r w:rsidR="00B37758" w:rsidRPr="00333DFC">
        <w:rPr>
          <w:rFonts w:ascii="Mark Pro" w:hAnsi="Mark Pro" w:cs="Arial"/>
        </w:rPr>
        <w:t>die Wolken beobachtet und mit Gelassenheit am Steuer sitzt</w:t>
      </w:r>
      <w:r w:rsidR="00702FE3" w:rsidRPr="00333DFC">
        <w:rPr>
          <w:rFonts w:ascii="Mark Pro" w:hAnsi="Mark Pro" w:cs="Arial"/>
        </w:rPr>
        <w:t>,</w:t>
      </w:r>
      <w:r w:rsidR="008C3A17" w:rsidRPr="00333DFC">
        <w:rPr>
          <w:rFonts w:ascii="Mark Pro" w:hAnsi="Mark Pro" w:cs="Arial"/>
        </w:rPr>
        <w:t xml:space="preserve"> </w:t>
      </w:r>
      <w:r w:rsidR="00B37758" w:rsidRPr="00333DFC">
        <w:rPr>
          <w:rFonts w:ascii="Mark Pro" w:hAnsi="Mark Pro" w:cs="Arial"/>
        </w:rPr>
        <w:t xml:space="preserve">hat gute </w:t>
      </w:r>
      <w:r w:rsidR="00702FE3" w:rsidRPr="00333DFC">
        <w:rPr>
          <w:rFonts w:ascii="Mark Pro" w:hAnsi="Mark Pro" w:cs="Arial"/>
        </w:rPr>
        <w:t xml:space="preserve">Voraussetzungen </w:t>
      </w:r>
      <w:r w:rsidR="008C3A17" w:rsidRPr="00333DFC">
        <w:rPr>
          <w:rFonts w:ascii="Mark Pro" w:hAnsi="Mark Pro" w:cs="Arial"/>
        </w:rPr>
        <w:t>für eine sichere Fahrt durch einen heftigen Sommerregen</w:t>
      </w:r>
      <w:r w:rsidR="008D1E0D" w:rsidRPr="00333DFC">
        <w:rPr>
          <w:rFonts w:ascii="Mark Pro" w:hAnsi="Mark Pro" w:cs="Arial"/>
        </w:rPr>
        <w:t>.</w:t>
      </w:r>
    </w:p>
    <w:p w14:paraId="3B568E34" w14:textId="77777777" w:rsidR="001E385C" w:rsidRDefault="001E385C" w:rsidP="00B37758">
      <w:pPr>
        <w:ind w:right="2120"/>
        <w:rPr>
          <w:rFonts w:cs="Arial"/>
        </w:rPr>
      </w:pPr>
    </w:p>
    <w:p w14:paraId="602BA901" w14:textId="77777777" w:rsidR="001E385C" w:rsidRDefault="001E385C" w:rsidP="00B37758">
      <w:pPr>
        <w:ind w:right="2120"/>
        <w:rPr>
          <w:rFonts w:cs="Arial"/>
        </w:rPr>
      </w:pPr>
    </w:p>
    <w:p w14:paraId="42191681" w14:textId="77777777" w:rsidR="00333DFC" w:rsidRDefault="00333DFC" w:rsidP="0049281F">
      <w:pPr>
        <w:ind w:right="2120"/>
        <w:rPr>
          <w:rFonts w:cs="Arial"/>
        </w:rPr>
      </w:pPr>
    </w:p>
    <w:p w14:paraId="016BE236" w14:textId="345F2B9E"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46CF" w14:textId="77777777" w:rsidR="00D371A3" w:rsidRDefault="00D371A3" w:rsidP="00A72994">
      <w:r>
        <w:separator/>
      </w:r>
    </w:p>
  </w:endnote>
  <w:endnote w:type="continuationSeparator" w:id="0">
    <w:p w14:paraId="1137CC35" w14:textId="77777777" w:rsidR="00D371A3" w:rsidRDefault="00D371A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1BD96" w14:textId="77777777" w:rsidR="00D371A3" w:rsidRDefault="00D371A3" w:rsidP="00A72994">
      <w:r>
        <w:separator/>
      </w:r>
    </w:p>
  </w:footnote>
  <w:footnote w:type="continuationSeparator" w:id="0">
    <w:p w14:paraId="26DCD5D1" w14:textId="77777777" w:rsidR="00D371A3" w:rsidRDefault="00D371A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0B7"/>
    <w:rsid w:val="000314E7"/>
    <w:rsid w:val="0003180E"/>
    <w:rsid w:val="00032F66"/>
    <w:rsid w:val="00033A9C"/>
    <w:rsid w:val="000345B2"/>
    <w:rsid w:val="00034992"/>
    <w:rsid w:val="00040661"/>
    <w:rsid w:val="00041132"/>
    <w:rsid w:val="00042F46"/>
    <w:rsid w:val="0004344B"/>
    <w:rsid w:val="0004400A"/>
    <w:rsid w:val="00045489"/>
    <w:rsid w:val="0004578B"/>
    <w:rsid w:val="000459C8"/>
    <w:rsid w:val="000477B6"/>
    <w:rsid w:val="00047D07"/>
    <w:rsid w:val="0005528E"/>
    <w:rsid w:val="00056745"/>
    <w:rsid w:val="00057A15"/>
    <w:rsid w:val="00057DAE"/>
    <w:rsid w:val="000606ED"/>
    <w:rsid w:val="00060B9D"/>
    <w:rsid w:val="00062665"/>
    <w:rsid w:val="000644FC"/>
    <w:rsid w:val="00065983"/>
    <w:rsid w:val="00067539"/>
    <w:rsid w:val="00067C68"/>
    <w:rsid w:val="000712EB"/>
    <w:rsid w:val="00071719"/>
    <w:rsid w:val="000717BF"/>
    <w:rsid w:val="00072368"/>
    <w:rsid w:val="000822A9"/>
    <w:rsid w:val="00083C1E"/>
    <w:rsid w:val="0008557B"/>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669A"/>
    <w:rsid w:val="001306D7"/>
    <w:rsid w:val="00131B38"/>
    <w:rsid w:val="00133B0E"/>
    <w:rsid w:val="00133F1B"/>
    <w:rsid w:val="00134373"/>
    <w:rsid w:val="00134814"/>
    <w:rsid w:val="00134B5C"/>
    <w:rsid w:val="001356ED"/>
    <w:rsid w:val="00136B6E"/>
    <w:rsid w:val="00136CBB"/>
    <w:rsid w:val="00140776"/>
    <w:rsid w:val="00141CE1"/>
    <w:rsid w:val="00141ECF"/>
    <w:rsid w:val="001456B9"/>
    <w:rsid w:val="0014608D"/>
    <w:rsid w:val="00151266"/>
    <w:rsid w:val="00164733"/>
    <w:rsid w:val="00165E2B"/>
    <w:rsid w:val="001701A8"/>
    <w:rsid w:val="0017102C"/>
    <w:rsid w:val="001712A5"/>
    <w:rsid w:val="00173928"/>
    <w:rsid w:val="00176A2F"/>
    <w:rsid w:val="00187F66"/>
    <w:rsid w:val="0019036B"/>
    <w:rsid w:val="00195F46"/>
    <w:rsid w:val="00196070"/>
    <w:rsid w:val="001A2894"/>
    <w:rsid w:val="001A35BF"/>
    <w:rsid w:val="001A4498"/>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385C"/>
    <w:rsid w:val="001E4CC9"/>
    <w:rsid w:val="001E692E"/>
    <w:rsid w:val="001F119C"/>
    <w:rsid w:val="001F1A5B"/>
    <w:rsid w:val="001F3D4B"/>
    <w:rsid w:val="001F49A8"/>
    <w:rsid w:val="001F54EA"/>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0546"/>
    <w:rsid w:val="00230B1D"/>
    <w:rsid w:val="00235592"/>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74EA3"/>
    <w:rsid w:val="00282BBC"/>
    <w:rsid w:val="00283810"/>
    <w:rsid w:val="00285054"/>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58B0"/>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1102"/>
    <w:rsid w:val="002E2E98"/>
    <w:rsid w:val="002E32D9"/>
    <w:rsid w:val="002E3C1B"/>
    <w:rsid w:val="002E7D7B"/>
    <w:rsid w:val="002F10E5"/>
    <w:rsid w:val="002F240D"/>
    <w:rsid w:val="0030077D"/>
    <w:rsid w:val="00302047"/>
    <w:rsid w:val="00302DBF"/>
    <w:rsid w:val="003034C2"/>
    <w:rsid w:val="003044B1"/>
    <w:rsid w:val="00304F86"/>
    <w:rsid w:val="0030542A"/>
    <w:rsid w:val="003054CA"/>
    <w:rsid w:val="003075D6"/>
    <w:rsid w:val="00310600"/>
    <w:rsid w:val="003106F2"/>
    <w:rsid w:val="00310BC5"/>
    <w:rsid w:val="00313A65"/>
    <w:rsid w:val="00313E96"/>
    <w:rsid w:val="0032054B"/>
    <w:rsid w:val="00322450"/>
    <w:rsid w:val="00325AFD"/>
    <w:rsid w:val="00326B58"/>
    <w:rsid w:val="00326DE8"/>
    <w:rsid w:val="0033094F"/>
    <w:rsid w:val="00333DFC"/>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5ECC"/>
    <w:rsid w:val="003F7EB0"/>
    <w:rsid w:val="00406AF1"/>
    <w:rsid w:val="004117BB"/>
    <w:rsid w:val="00411CEB"/>
    <w:rsid w:val="00411EB2"/>
    <w:rsid w:val="00414C8D"/>
    <w:rsid w:val="00415336"/>
    <w:rsid w:val="00416247"/>
    <w:rsid w:val="00416883"/>
    <w:rsid w:val="004200DC"/>
    <w:rsid w:val="0042068E"/>
    <w:rsid w:val="0042107A"/>
    <w:rsid w:val="00421C1A"/>
    <w:rsid w:val="00422D69"/>
    <w:rsid w:val="004235FF"/>
    <w:rsid w:val="00424EA3"/>
    <w:rsid w:val="0042557A"/>
    <w:rsid w:val="00426A93"/>
    <w:rsid w:val="00434FAF"/>
    <w:rsid w:val="00435FEE"/>
    <w:rsid w:val="00436749"/>
    <w:rsid w:val="00440043"/>
    <w:rsid w:val="004427EF"/>
    <w:rsid w:val="00456E08"/>
    <w:rsid w:val="00460C1F"/>
    <w:rsid w:val="00462982"/>
    <w:rsid w:val="00463ED5"/>
    <w:rsid w:val="004657C1"/>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704C"/>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3241"/>
    <w:rsid w:val="004F4CE8"/>
    <w:rsid w:val="004F53D9"/>
    <w:rsid w:val="005011F9"/>
    <w:rsid w:val="00502F48"/>
    <w:rsid w:val="00504157"/>
    <w:rsid w:val="005048F2"/>
    <w:rsid w:val="005056F3"/>
    <w:rsid w:val="00507831"/>
    <w:rsid w:val="00507A4D"/>
    <w:rsid w:val="005141A1"/>
    <w:rsid w:val="005169C3"/>
    <w:rsid w:val="00520470"/>
    <w:rsid w:val="00520D2F"/>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39F"/>
    <w:rsid w:val="00576714"/>
    <w:rsid w:val="00577D5A"/>
    <w:rsid w:val="00582FBE"/>
    <w:rsid w:val="00583FFD"/>
    <w:rsid w:val="00584B05"/>
    <w:rsid w:val="005863C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B7F56"/>
    <w:rsid w:val="005C43A8"/>
    <w:rsid w:val="005D1684"/>
    <w:rsid w:val="005D1CBE"/>
    <w:rsid w:val="005D3C0D"/>
    <w:rsid w:val="005D4E05"/>
    <w:rsid w:val="005D7111"/>
    <w:rsid w:val="005E0AD2"/>
    <w:rsid w:val="005E350F"/>
    <w:rsid w:val="005E3F74"/>
    <w:rsid w:val="005E7BA8"/>
    <w:rsid w:val="005F1824"/>
    <w:rsid w:val="005F37A2"/>
    <w:rsid w:val="005F4E08"/>
    <w:rsid w:val="005F615B"/>
    <w:rsid w:val="005F6A33"/>
    <w:rsid w:val="00600407"/>
    <w:rsid w:val="006032E4"/>
    <w:rsid w:val="00604424"/>
    <w:rsid w:val="0060654E"/>
    <w:rsid w:val="0061160F"/>
    <w:rsid w:val="00616637"/>
    <w:rsid w:val="00617782"/>
    <w:rsid w:val="006258E5"/>
    <w:rsid w:val="00626D03"/>
    <w:rsid w:val="00631ED0"/>
    <w:rsid w:val="006344C5"/>
    <w:rsid w:val="00637EA3"/>
    <w:rsid w:val="00641929"/>
    <w:rsid w:val="00644E5B"/>
    <w:rsid w:val="00644E5E"/>
    <w:rsid w:val="0064514C"/>
    <w:rsid w:val="00646E2C"/>
    <w:rsid w:val="00651C4A"/>
    <w:rsid w:val="00652FEA"/>
    <w:rsid w:val="006540D7"/>
    <w:rsid w:val="00654FEF"/>
    <w:rsid w:val="00661D08"/>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10CA"/>
    <w:rsid w:val="006B2543"/>
    <w:rsid w:val="006B37D7"/>
    <w:rsid w:val="006B3DA1"/>
    <w:rsid w:val="006B4D69"/>
    <w:rsid w:val="006B575C"/>
    <w:rsid w:val="006B5B81"/>
    <w:rsid w:val="006C061C"/>
    <w:rsid w:val="006C1D93"/>
    <w:rsid w:val="006C26E2"/>
    <w:rsid w:val="006C5138"/>
    <w:rsid w:val="006D14DE"/>
    <w:rsid w:val="006D2354"/>
    <w:rsid w:val="006E1CF2"/>
    <w:rsid w:val="006E277F"/>
    <w:rsid w:val="006E40D1"/>
    <w:rsid w:val="006E7169"/>
    <w:rsid w:val="006F25E8"/>
    <w:rsid w:val="006F765C"/>
    <w:rsid w:val="00701B47"/>
    <w:rsid w:val="00702FE3"/>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262"/>
    <w:rsid w:val="007507BF"/>
    <w:rsid w:val="00750971"/>
    <w:rsid w:val="00750E4D"/>
    <w:rsid w:val="00752A99"/>
    <w:rsid w:val="00753B59"/>
    <w:rsid w:val="00754A40"/>
    <w:rsid w:val="00760866"/>
    <w:rsid w:val="00771677"/>
    <w:rsid w:val="007735BB"/>
    <w:rsid w:val="00777A73"/>
    <w:rsid w:val="0078040C"/>
    <w:rsid w:val="007927EC"/>
    <w:rsid w:val="00793165"/>
    <w:rsid w:val="007943F1"/>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C6BB5"/>
    <w:rsid w:val="007D12D9"/>
    <w:rsid w:val="007D7CA3"/>
    <w:rsid w:val="007E47BE"/>
    <w:rsid w:val="007E5B18"/>
    <w:rsid w:val="007E72DA"/>
    <w:rsid w:val="007F055B"/>
    <w:rsid w:val="007F15B1"/>
    <w:rsid w:val="007F2BDE"/>
    <w:rsid w:val="007F5A77"/>
    <w:rsid w:val="007F615E"/>
    <w:rsid w:val="007F6F1E"/>
    <w:rsid w:val="007F7BD0"/>
    <w:rsid w:val="0080016E"/>
    <w:rsid w:val="00804290"/>
    <w:rsid w:val="008137C4"/>
    <w:rsid w:val="00814963"/>
    <w:rsid w:val="00814B3C"/>
    <w:rsid w:val="00814F57"/>
    <w:rsid w:val="00815923"/>
    <w:rsid w:val="00820020"/>
    <w:rsid w:val="00820E8C"/>
    <w:rsid w:val="0082109C"/>
    <w:rsid w:val="00822525"/>
    <w:rsid w:val="00824024"/>
    <w:rsid w:val="00826ADD"/>
    <w:rsid w:val="00831161"/>
    <w:rsid w:val="00832E68"/>
    <w:rsid w:val="008334B4"/>
    <w:rsid w:val="00837000"/>
    <w:rsid w:val="008416A0"/>
    <w:rsid w:val="00852171"/>
    <w:rsid w:val="00852C1F"/>
    <w:rsid w:val="00856D9C"/>
    <w:rsid w:val="008607CF"/>
    <w:rsid w:val="008613A5"/>
    <w:rsid w:val="00863AD5"/>
    <w:rsid w:val="0086425B"/>
    <w:rsid w:val="008649DE"/>
    <w:rsid w:val="00870D12"/>
    <w:rsid w:val="00871317"/>
    <w:rsid w:val="00871830"/>
    <w:rsid w:val="00872BE6"/>
    <w:rsid w:val="00872EFF"/>
    <w:rsid w:val="00873C6B"/>
    <w:rsid w:val="008758D5"/>
    <w:rsid w:val="00876A16"/>
    <w:rsid w:val="008839AD"/>
    <w:rsid w:val="00883C5C"/>
    <w:rsid w:val="008845F2"/>
    <w:rsid w:val="00886DA4"/>
    <w:rsid w:val="008907D8"/>
    <w:rsid w:val="00892EDB"/>
    <w:rsid w:val="00894B4C"/>
    <w:rsid w:val="00897268"/>
    <w:rsid w:val="00897EA1"/>
    <w:rsid w:val="008A0B7A"/>
    <w:rsid w:val="008A2BF2"/>
    <w:rsid w:val="008A6055"/>
    <w:rsid w:val="008A7D4E"/>
    <w:rsid w:val="008B00BE"/>
    <w:rsid w:val="008B17BD"/>
    <w:rsid w:val="008B34AB"/>
    <w:rsid w:val="008B71D2"/>
    <w:rsid w:val="008B7FA6"/>
    <w:rsid w:val="008C1505"/>
    <w:rsid w:val="008C2299"/>
    <w:rsid w:val="008C3A17"/>
    <w:rsid w:val="008C4776"/>
    <w:rsid w:val="008C4CF4"/>
    <w:rsid w:val="008D1E0D"/>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50027"/>
    <w:rsid w:val="009506CF"/>
    <w:rsid w:val="0095630F"/>
    <w:rsid w:val="0096367A"/>
    <w:rsid w:val="009659C2"/>
    <w:rsid w:val="00966095"/>
    <w:rsid w:val="00970DD4"/>
    <w:rsid w:val="00972413"/>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19D"/>
    <w:rsid w:val="00A236A0"/>
    <w:rsid w:val="00A23FF6"/>
    <w:rsid w:val="00A24DBE"/>
    <w:rsid w:val="00A2570A"/>
    <w:rsid w:val="00A26107"/>
    <w:rsid w:val="00A27B4B"/>
    <w:rsid w:val="00A30D68"/>
    <w:rsid w:val="00A3174A"/>
    <w:rsid w:val="00A334CE"/>
    <w:rsid w:val="00A33984"/>
    <w:rsid w:val="00A35C6B"/>
    <w:rsid w:val="00A36D7C"/>
    <w:rsid w:val="00A37AB2"/>
    <w:rsid w:val="00A4114D"/>
    <w:rsid w:val="00A41EB2"/>
    <w:rsid w:val="00A43D28"/>
    <w:rsid w:val="00A45FAC"/>
    <w:rsid w:val="00A476BB"/>
    <w:rsid w:val="00A50B23"/>
    <w:rsid w:val="00A5362E"/>
    <w:rsid w:val="00A56D57"/>
    <w:rsid w:val="00A57EC0"/>
    <w:rsid w:val="00A608C5"/>
    <w:rsid w:val="00A616D5"/>
    <w:rsid w:val="00A65E15"/>
    <w:rsid w:val="00A6618F"/>
    <w:rsid w:val="00A66296"/>
    <w:rsid w:val="00A67FD0"/>
    <w:rsid w:val="00A70EF9"/>
    <w:rsid w:val="00A72994"/>
    <w:rsid w:val="00A73872"/>
    <w:rsid w:val="00A743E3"/>
    <w:rsid w:val="00A747D3"/>
    <w:rsid w:val="00A74A2C"/>
    <w:rsid w:val="00A761D7"/>
    <w:rsid w:val="00A77C20"/>
    <w:rsid w:val="00A81214"/>
    <w:rsid w:val="00A8232D"/>
    <w:rsid w:val="00A8370E"/>
    <w:rsid w:val="00A91B23"/>
    <w:rsid w:val="00A91D73"/>
    <w:rsid w:val="00A948A1"/>
    <w:rsid w:val="00A9540D"/>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0FA0"/>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79F"/>
    <w:rsid w:val="00B16956"/>
    <w:rsid w:val="00B2026F"/>
    <w:rsid w:val="00B240F4"/>
    <w:rsid w:val="00B25869"/>
    <w:rsid w:val="00B25AAA"/>
    <w:rsid w:val="00B30D2C"/>
    <w:rsid w:val="00B34471"/>
    <w:rsid w:val="00B368A1"/>
    <w:rsid w:val="00B37541"/>
    <w:rsid w:val="00B37758"/>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22D"/>
    <w:rsid w:val="00BB14E0"/>
    <w:rsid w:val="00BB7FFA"/>
    <w:rsid w:val="00BC0A53"/>
    <w:rsid w:val="00BC3695"/>
    <w:rsid w:val="00BC6722"/>
    <w:rsid w:val="00BD233E"/>
    <w:rsid w:val="00BD3F68"/>
    <w:rsid w:val="00BD4768"/>
    <w:rsid w:val="00BD5D53"/>
    <w:rsid w:val="00BE31E7"/>
    <w:rsid w:val="00BE373C"/>
    <w:rsid w:val="00BE44F9"/>
    <w:rsid w:val="00BE7E28"/>
    <w:rsid w:val="00BF2F20"/>
    <w:rsid w:val="00BF4874"/>
    <w:rsid w:val="00BF48AB"/>
    <w:rsid w:val="00BF4FCA"/>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B1B"/>
    <w:rsid w:val="00C85EA5"/>
    <w:rsid w:val="00C86039"/>
    <w:rsid w:val="00C863BA"/>
    <w:rsid w:val="00C86811"/>
    <w:rsid w:val="00C87AEA"/>
    <w:rsid w:val="00C93C74"/>
    <w:rsid w:val="00C93CEA"/>
    <w:rsid w:val="00C94565"/>
    <w:rsid w:val="00C94DFE"/>
    <w:rsid w:val="00CA0490"/>
    <w:rsid w:val="00CA0FAD"/>
    <w:rsid w:val="00CA15B0"/>
    <w:rsid w:val="00CA2A6F"/>
    <w:rsid w:val="00CA44F7"/>
    <w:rsid w:val="00CA758C"/>
    <w:rsid w:val="00CA7C20"/>
    <w:rsid w:val="00CB5B62"/>
    <w:rsid w:val="00CB5E21"/>
    <w:rsid w:val="00CB67F0"/>
    <w:rsid w:val="00CC0812"/>
    <w:rsid w:val="00CC41FC"/>
    <w:rsid w:val="00CC5587"/>
    <w:rsid w:val="00CC69CA"/>
    <w:rsid w:val="00CD01FF"/>
    <w:rsid w:val="00CD032A"/>
    <w:rsid w:val="00CD0335"/>
    <w:rsid w:val="00CD1B60"/>
    <w:rsid w:val="00CD2844"/>
    <w:rsid w:val="00CD4C29"/>
    <w:rsid w:val="00CD667A"/>
    <w:rsid w:val="00CE07CF"/>
    <w:rsid w:val="00CE2C30"/>
    <w:rsid w:val="00CE5C1F"/>
    <w:rsid w:val="00CE60F3"/>
    <w:rsid w:val="00CF0355"/>
    <w:rsid w:val="00CF304E"/>
    <w:rsid w:val="00CF4CED"/>
    <w:rsid w:val="00CF504C"/>
    <w:rsid w:val="00D019F1"/>
    <w:rsid w:val="00D023E3"/>
    <w:rsid w:val="00D03588"/>
    <w:rsid w:val="00D03727"/>
    <w:rsid w:val="00D04797"/>
    <w:rsid w:val="00D07582"/>
    <w:rsid w:val="00D10F2A"/>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A3"/>
    <w:rsid w:val="00D371F5"/>
    <w:rsid w:val="00D42F30"/>
    <w:rsid w:val="00D430D3"/>
    <w:rsid w:val="00D44EF4"/>
    <w:rsid w:val="00D54F11"/>
    <w:rsid w:val="00D55947"/>
    <w:rsid w:val="00D63DAC"/>
    <w:rsid w:val="00D7119C"/>
    <w:rsid w:val="00D72637"/>
    <w:rsid w:val="00D73754"/>
    <w:rsid w:val="00D73BA2"/>
    <w:rsid w:val="00D7537F"/>
    <w:rsid w:val="00D7612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191"/>
    <w:rsid w:val="00DD6980"/>
    <w:rsid w:val="00DD7C6B"/>
    <w:rsid w:val="00DE0633"/>
    <w:rsid w:val="00DE390C"/>
    <w:rsid w:val="00DE6235"/>
    <w:rsid w:val="00DF103D"/>
    <w:rsid w:val="00DF40E4"/>
    <w:rsid w:val="00DF79C9"/>
    <w:rsid w:val="00E02154"/>
    <w:rsid w:val="00E03004"/>
    <w:rsid w:val="00E0311F"/>
    <w:rsid w:val="00E0516F"/>
    <w:rsid w:val="00E10B97"/>
    <w:rsid w:val="00E1408C"/>
    <w:rsid w:val="00E1591E"/>
    <w:rsid w:val="00E206C5"/>
    <w:rsid w:val="00E22A66"/>
    <w:rsid w:val="00E27325"/>
    <w:rsid w:val="00E30D8D"/>
    <w:rsid w:val="00E33104"/>
    <w:rsid w:val="00E33CA7"/>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3BD6"/>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22C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632</Words>
  <Characters>3988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2026-08-19T06:12:00Z</dcterms:created>
  <dcterms:modified xsi:type="dcterms:W3CDTF">2026-08-19T06:12:00Z</dcterms:modified>
</cp:coreProperties>
</file>