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2368CDCD" w:rsidR="00E7446A" w:rsidRPr="00BE7E28" w:rsidRDefault="00E7446A" w:rsidP="00E7446A">
      <w:pPr>
        <w:pStyle w:val="StandardHervorhebungrot"/>
        <w:spacing w:line="400" w:lineRule="exact"/>
        <w:rPr>
          <w:rStyle w:val="berschrift1Zchn"/>
          <w:rFonts w:eastAsia="Calibri"/>
          <w:b/>
        </w:rPr>
      </w:pPr>
      <w:r>
        <w:rPr>
          <w:rStyle w:val="berschrift1Zchn"/>
          <w:rFonts w:eastAsia="Calibri"/>
          <w:b/>
        </w:rPr>
        <w:br/>
      </w:r>
      <w:r w:rsidR="00910FB2">
        <w:rPr>
          <w:rStyle w:val="berschrift1Zchn"/>
          <w:rFonts w:eastAsia="Calibri"/>
          <w:b/>
        </w:rPr>
        <w:t>Winterreifen</w:t>
      </w:r>
      <w:r w:rsidR="009F21CD">
        <w:rPr>
          <w:rStyle w:val="berschrift1Zchn"/>
          <w:rFonts w:eastAsia="Calibri"/>
          <w:b/>
        </w:rPr>
        <w:t>:</w:t>
      </w:r>
      <w:r w:rsidR="00910FB2">
        <w:rPr>
          <w:rStyle w:val="berschrift1Zchn"/>
          <w:rFonts w:eastAsia="Calibri"/>
          <w:b/>
        </w:rPr>
        <w:t xml:space="preserve"> </w:t>
      </w:r>
      <w:r w:rsidR="009F21CD">
        <w:rPr>
          <w:rStyle w:val="berschrift1Zchn"/>
          <w:rFonts w:eastAsia="Calibri"/>
          <w:b/>
        </w:rPr>
        <w:t xml:space="preserve">Sinnvoll </w:t>
      </w:r>
      <w:r w:rsidR="004C0D1D">
        <w:rPr>
          <w:rStyle w:val="berschrift1Zchn"/>
          <w:rFonts w:eastAsia="Calibri"/>
          <w:b/>
        </w:rPr>
        <w:t xml:space="preserve">selbst </w:t>
      </w:r>
      <w:r w:rsidR="00910FB2">
        <w:rPr>
          <w:rStyle w:val="berschrift1Zchn"/>
          <w:rFonts w:eastAsia="Calibri"/>
          <w:b/>
        </w:rPr>
        <w:t xml:space="preserve">im </w:t>
      </w:r>
      <w:r w:rsidR="001356ED">
        <w:rPr>
          <w:rStyle w:val="berschrift1Zchn"/>
          <w:rFonts w:eastAsia="Calibri"/>
          <w:b/>
        </w:rPr>
        <w:t xml:space="preserve">milden </w:t>
      </w:r>
      <w:r w:rsidR="00910FB2">
        <w:rPr>
          <w:rStyle w:val="berschrift1Zchn"/>
          <w:rFonts w:eastAsia="Calibri"/>
          <w:b/>
        </w:rPr>
        <w:t>Winter</w:t>
      </w:r>
      <w:r w:rsidR="0030077D" w:rsidRPr="00E7446A">
        <w:rPr>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3772853B" w:rsidR="00EF0287" w:rsidRPr="00FB6CCA" w:rsidRDefault="008B4D7C" w:rsidP="00EF0287">
                            <w:pPr>
                              <w:pStyle w:val="Titel"/>
                              <w:rPr>
                                <w:color w:val="4D4D4C"/>
                              </w:rPr>
                            </w:pPr>
                            <w:r>
                              <w:rPr>
                                <w:color w:val="4D4D4C"/>
                              </w:rPr>
                              <w:t>21.</w:t>
                            </w:r>
                            <w:r w:rsidR="005614A7">
                              <w:rPr>
                                <w:color w:val="4D4D4C"/>
                              </w:rPr>
                              <w:t xml:space="preserve"> Januar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14EE17D5" w14:textId="3772853B" w:rsidR="00EF0287" w:rsidRPr="00FB6CCA" w:rsidRDefault="008B4D7C" w:rsidP="00EF0287">
                      <w:pPr>
                        <w:pStyle w:val="Titel"/>
                        <w:rPr>
                          <w:color w:val="4D4D4C"/>
                        </w:rPr>
                      </w:pPr>
                      <w:r>
                        <w:rPr>
                          <w:color w:val="4D4D4C"/>
                        </w:rPr>
                        <w:t>21.</w:t>
                      </w:r>
                      <w:r w:rsidR="005614A7">
                        <w:rPr>
                          <w:color w:val="4D4D4C"/>
                        </w:rPr>
                        <w:t xml:space="preserve"> Januar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49F916D2" w14:textId="6E18BFA5" w:rsidR="00FD2423" w:rsidRDefault="00910FB2" w:rsidP="00FD2423">
      <w:pPr>
        <w:pStyle w:val="Aufzhlung"/>
        <w:numPr>
          <w:ilvl w:val="0"/>
          <w:numId w:val="10"/>
        </w:numPr>
      </w:pPr>
      <w:r>
        <w:t xml:space="preserve">Die GTÜ nimmt </w:t>
      </w:r>
      <w:r w:rsidR="002A5571">
        <w:t>Vorurteile</w:t>
      </w:r>
      <w:r>
        <w:t xml:space="preserve"> unter die Lupe</w:t>
      </w:r>
    </w:p>
    <w:p w14:paraId="34847B49" w14:textId="467D2071" w:rsidR="00FD2423" w:rsidRPr="003C2083" w:rsidRDefault="00910FB2" w:rsidP="00FD2423">
      <w:pPr>
        <w:pStyle w:val="Aufzhlung"/>
        <w:numPr>
          <w:ilvl w:val="0"/>
          <w:numId w:val="10"/>
        </w:numPr>
      </w:pPr>
      <w:r>
        <w:t xml:space="preserve">Bei kühlen Temperaturen </w:t>
      </w:r>
      <w:r w:rsidR="009F21CD">
        <w:t xml:space="preserve">von sieben Grad abwärts </w:t>
      </w:r>
      <w:r>
        <w:t>sind Sommerreifen im Nachteil</w:t>
      </w:r>
    </w:p>
    <w:p w14:paraId="64D2A956" w14:textId="2CF45362" w:rsidR="00057A15" w:rsidRDefault="004C0D1D" w:rsidP="00E7446A">
      <w:pPr>
        <w:pStyle w:val="Aufzhlung"/>
        <w:numPr>
          <w:ilvl w:val="0"/>
          <w:numId w:val="10"/>
        </w:numPr>
      </w:pPr>
      <w:r>
        <w:t>Bei höheren Plusgraden</w:t>
      </w:r>
      <w:r w:rsidR="005E0AD2">
        <w:t xml:space="preserve"> </w:t>
      </w:r>
      <w:r>
        <w:t xml:space="preserve">lässt die Leistung von </w:t>
      </w:r>
      <w:r w:rsidR="005E0AD2">
        <w:t>Winter</w:t>
      </w:r>
      <w:r w:rsidR="009F21CD">
        <w:t>pneus</w:t>
      </w:r>
      <w:r w:rsidR="005E0AD2">
        <w:t xml:space="preserve"> </w:t>
      </w:r>
      <w:r>
        <w:t>nach</w:t>
      </w:r>
    </w:p>
    <w:p w14:paraId="4BD892F1" w14:textId="77777777" w:rsidR="00057A15" w:rsidRDefault="00057A15" w:rsidP="00057A15">
      <w:pPr>
        <w:pStyle w:val="Aufzhlung"/>
        <w:numPr>
          <w:ilvl w:val="0"/>
          <w:numId w:val="0"/>
        </w:numPr>
      </w:pPr>
    </w:p>
    <w:p w14:paraId="4198C5F0" w14:textId="77777777" w:rsidR="00057A15" w:rsidRDefault="00057A15" w:rsidP="00057A15">
      <w:pPr>
        <w:pStyle w:val="Aufzhlung"/>
        <w:numPr>
          <w:ilvl w:val="0"/>
          <w:numId w:val="0"/>
        </w:numPr>
      </w:pPr>
    </w:p>
    <w:p w14:paraId="69AC5375" w14:textId="63AE3A55" w:rsidR="00E7446A" w:rsidRDefault="00E7446A" w:rsidP="00E7446A">
      <w:pPr>
        <w:ind w:right="2120"/>
      </w:pPr>
      <w:r w:rsidRPr="00832E68">
        <w:rPr>
          <w:color w:val="C6243C"/>
        </w:rPr>
        <w:t xml:space="preserve">__ </w:t>
      </w:r>
      <w:r w:rsidRPr="005579C5">
        <w:rPr>
          <w:rFonts w:cs="Arial"/>
        </w:rPr>
        <w:t>Stuttgart.</w:t>
      </w:r>
      <w:r>
        <w:rPr>
          <w:rFonts w:cs="Arial"/>
        </w:rPr>
        <w:t xml:space="preserve"> </w:t>
      </w:r>
      <w:r w:rsidR="009F21CD">
        <w:rPr>
          <w:rFonts w:cs="Arial"/>
        </w:rPr>
        <w:t xml:space="preserve">Zu </w:t>
      </w:r>
      <w:r w:rsidR="00A334CE">
        <w:rPr>
          <w:rFonts w:cs="Arial"/>
        </w:rPr>
        <w:t xml:space="preserve">Winterreifen </w:t>
      </w:r>
      <w:r w:rsidR="0099444A">
        <w:rPr>
          <w:rFonts w:cs="Arial"/>
        </w:rPr>
        <w:t xml:space="preserve">sind </w:t>
      </w:r>
      <w:r w:rsidR="009F21CD">
        <w:rPr>
          <w:rFonts w:cs="Arial"/>
        </w:rPr>
        <w:t>v</w:t>
      </w:r>
      <w:r w:rsidR="0099444A">
        <w:rPr>
          <w:rFonts w:cs="Arial"/>
        </w:rPr>
        <w:t>iele Einschätzungen im Umlauf</w:t>
      </w:r>
      <w:r w:rsidR="00BE7E28">
        <w:rPr>
          <w:rFonts w:cs="Arial"/>
        </w:rPr>
        <w:t xml:space="preserve">: </w:t>
      </w:r>
      <w:r w:rsidR="0099444A">
        <w:rPr>
          <w:rFonts w:cs="Arial"/>
        </w:rPr>
        <w:t>Nur auf Schnee nutzen d</w:t>
      </w:r>
      <w:r w:rsidR="00A334CE">
        <w:rPr>
          <w:rFonts w:cs="Arial"/>
        </w:rPr>
        <w:t>iese Pneus</w:t>
      </w:r>
      <w:r w:rsidR="0099444A">
        <w:rPr>
          <w:rFonts w:cs="Arial"/>
        </w:rPr>
        <w:t xml:space="preserve">, haben ein lautes </w:t>
      </w:r>
      <w:r w:rsidR="00A334CE">
        <w:rPr>
          <w:rFonts w:cs="Arial"/>
        </w:rPr>
        <w:t>Abrollgeräusch</w:t>
      </w:r>
      <w:r w:rsidR="0099444A">
        <w:rPr>
          <w:rFonts w:cs="Arial"/>
        </w:rPr>
        <w:t xml:space="preserve"> und </w:t>
      </w:r>
      <w:r w:rsidR="00A334CE">
        <w:rPr>
          <w:rFonts w:cs="Arial"/>
        </w:rPr>
        <w:t>erhöhe</w:t>
      </w:r>
      <w:r w:rsidR="0099444A">
        <w:rPr>
          <w:rFonts w:cs="Arial"/>
        </w:rPr>
        <w:t>n</w:t>
      </w:r>
      <w:r w:rsidR="00A334CE">
        <w:rPr>
          <w:rFonts w:cs="Arial"/>
        </w:rPr>
        <w:t xml:space="preserve"> </w:t>
      </w:r>
      <w:r w:rsidR="0099444A">
        <w:rPr>
          <w:rFonts w:cs="Arial"/>
        </w:rPr>
        <w:t xml:space="preserve">den </w:t>
      </w:r>
      <w:r w:rsidR="00A334CE">
        <w:rPr>
          <w:rFonts w:cs="Arial"/>
        </w:rPr>
        <w:t xml:space="preserve">Spritverbrauch. </w:t>
      </w:r>
      <w:r w:rsidR="0099444A">
        <w:rPr>
          <w:rFonts w:cs="Arial"/>
        </w:rPr>
        <w:t xml:space="preserve">Also mehr Nachteile als Vorteile? </w:t>
      </w:r>
      <w:r w:rsidR="00A334CE">
        <w:rPr>
          <w:rFonts w:cs="Arial"/>
        </w:rPr>
        <w:t xml:space="preserve">Die GTÜ Gesellschaft für Technische Überwachung mbH geht </w:t>
      </w:r>
      <w:r w:rsidR="0099444A">
        <w:rPr>
          <w:rFonts w:cs="Arial"/>
        </w:rPr>
        <w:t xml:space="preserve">dem Thema </w:t>
      </w:r>
      <w:r w:rsidR="00A334CE">
        <w:rPr>
          <w:rFonts w:cs="Arial"/>
        </w:rPr>
        <w:t xml:space="preserve">auf den Grund. Vornweg ein Fazit: </w:t>
      </w:r>
      <w:r w:rsidR="0099444A">
        <w:rPr>
          <w:rFonts w:cs="Arial"/>
        </w:rPr>
        <w:t>B</w:t>
      </w:r>
      <w:r w:rsidR="00A334CE">
        <w:rPr>
          <w:rFonts w:cs="Arial"/>
        </w:rPr>
        <w:t xml:space="preserve">ei kühlen Temperaturen </w:t>
      </w:r>
      <w:r w:rsidR="0099444A">
        <w:rPr>
          <w:rFonts w:cs="Arial"/>
        </w:rPr>
        <w:t xml:space="preserve">haben Winterreifen </w:t>
      </w:r>
      <w:r w:rsidR="00A334CE">
        <w:rPr>
          <w:rFonts w:cs="Arial"/>
        </w:rPr>
        <w:t>klare Vorteile</w:t>
      </w:r>
      <w:r w:rsidR="0099444A">
        <w:rPr>
          <w:rFonts w:cs="Arial"/>
        </w:rPr>
        <w:t xml:space="preserve"> im Vergleich zu Sommerpneus und sind unbedingt zu empfehlen – ob nun Schnee liegt oder nicht.</w:t>
      </w:r>
      <w:r w:rsidR="00A334CE">
        <w:rPr>
          <w:rFonts w:cs="Arial"/>
        </w:rPr>
        <w:t xml:space="preserve"> </w:t>
      </w:r>
    </w:p>
    <w:p w14:paraId="3539F437" w14:textId="5F5A0AF6" w:rsidR="0099444A" w:rsidRDefault="002906BF" w:rsidP="00D14CDF">
      <w:pPr>
        <w:ind w:right="2120"/>
      </w:pPr>
      <w:r w:rsidRPr="00832E68">
        <w:rPr>
          <w:color w:val="C6243C"/>
        </w:rPr>
        <w:t xml:space="preserve">__ </w:t>
      </w:r>
      <w:r w:rsidR="00A334CE" w:rsidRPr="00AA5527">
        <w:rPr>
          <w:b/>
          <w:bCs/>
        </w:rPr>
        <w:t xml:space="preserve">1. </w:t>
      </w:r>
      <w:r w:rsidR="00AA5527" w:rsidRPr="00AA5527">
        <w:rPr>
          <w:b/>
          <w:bCs/>
        </w:rPr>
        <w:t>Winterreifen nutzen nur bei Schnee</w:t>
      </w:r>
      <w:r w:rsidR="002A5571">
        <w:rPr>
          <w:b/>
          <w:bCs/>
        </w:rPr>
        <w:t>?</w:t>
      </w:r>
      <w:r w:rsidR="00AA5527">
        <w:t xml:space="preserve"> Das stimmt nicht. Die Gummimischungen von Winterreifen sind für kalte Temperaturen entwickelt </w:t>
      </w:r>
      <w:r w:rsidR="0099444A">
        <w:t xml:space="preserve">und </w:t>
      </w:r>
      <w:r w:rsidR="00AA5527">
        <w:t xml:space="preserve">weicher. Sobald das Thermometer unter sieben Grad Celsius fällt, spielen sie ihre Vorteile aus. </w:t>
      </w:r>
      <w:r w:rsidR="002F240D">
        <w:t xml:space="preserve">Denn Sommerreifen </w:t>
      </w:r>
      <w:r w:rsidR="00AA5527">
        <w:t>verhärten bei niedrigen Temperaturen</w:t>
      </w:r>
      <w:r w:rsidR="002F240D">
        <w:t xml:space="preserve"> und haften schlechter</w:t>
      </w:r>
      <w:r w:rsidR="008B4D7C">
        <w:t>,</w:t>
      </w:r>
      <w:r w:rsidR="002F240D">
        <w:t xml:space="preserve"> </w:t>
      </w:r>
      <w:r w:rsidR="00AA5527">
        <w:t xml:space="preserve">selbst bei trockener Straße. Umgekehrt gilt: Winterreifen </w:t>
      </w:r>
      <w:r w:rsidR="0099444A">
        <w:t xml:space="preserve">im </w:t>
      </w:r>
      <w:r w:rsidR="00AA5527">
        <w:t>Sommer zu fahren ist keine gute Idee. Bei h</w:t>
      </w:r>
      <w:r w:rsidR="002F240D">
        <w:t>ö</w:t>
      </w:r>
      <w:r w:rsidR="00AA5527">
        <w:t>he</w:t>
      </w:r>
      <w:r w:rsidR="002F240D">
        <w:t>re</w:t>
      </w:r>
      <w:r w:rsidR="00AA5527">
        <w:t xml:space="preserve">n Temperaturen </w:t>
      </w:r>
      <w:r w:rsidR="008E7C66">
        <w:t xml:space="preserve">zeigen </w:t>
      </w:r>
      <w:r w:rsidR="0099444A">
        <w:t>s</w:t>
      </w:r>
      <w:r w:rsidR="008E7C66">
        <w:t>ie eklatante Schwächen, vor allem beim Bremsen auf trockener Straße.</w:t>
      </w:r>
    </w:p>
    <w:p w14:paraId="31595E43" w14:textId="39ECAF5A" w:rsidR="005E0AD2" w:rsidRPr="00ED362D" w:rsidRDefault="005E0AD2" w:rsidP="005E0AD2">
      <w:pPr>
        <w:ind w:right="2120"/>
        <w:rPr>
          <w:rFonts w:cs="Arial"/>
        </w:rPr>
      </w:pPr>
      <w:r w:rsidRPr="00832E68">
        <w:rPr>
          <w:color w:val="C6243C"/>
        </w:rPr>
        <w:t xml:space="preserve">__ </w:t>
      </w:r>
      <w:r>
        <w:rPr>
          <w:rFonts w:cs="Arial"/>
          <w:b/>
          <w:bCs/>
        </w:rPr>
        <w:t>2. Winterreifen nutzen sich schneller ab</w:t>
      </w:r>
      <w:r w:rsidR="002A5571">
        <w:rPr>
          <w:rFonts w:cs="Arial"/>
          <w:b/>
          <w:bCs/>
        </w:rPr>
        <w:t>?</w:t>
      </w:r>
      <w:r>
        <w:rPr>
          <w:rFonts w:cs="Arial"/>
          <w:b/>
          <w:bCs/>
        </w:rPr>
        <w:t xml:space="preserve"> </w:t>
      </w:r>
      <w:r>
        <w:rPr>
          <w:rFonts w:cs="Arial"/>
        </w:rPr>
        <w:t>Ob Winterreifen einem höheren Verschleiß ausgesetzt sind als Sommerreifen hängt ebenfalls von den Temperaturen ab. Liegen die</w:t>
      </w:r>
      <w:r w:rsidR="00D13D4A">
        <w:rPr>
          <w:rFonts w:cs="Arial"/>
        </w:rPr>
        <w:t>se</w:t>
      </w:r>
      <w:r>
        <w:rPr>
          <w:rFonts w:cs="Arial"/>
        </w:rPr>
        <w:t xml:space="preserve"> um sieben Grad Celsius oder darunter, </w:t>
      </w:r>
      <w:r w:rsidR="00D13D4A">
        <w:rPr>
          <w:rFonts w:cs="Arial"/>
        </w:rPr>
        <w:t xml:space="preserve">verschleißen </w:t>
      </w:r>
      <w:r>
        <w:rPr>
          <w:rFonts w:cs="Arial"/>
        </w:rPr>
        <w:t xml:space="preserve">diese Pneus </w:t>
      </w:r>
      <w:r w:rsidR="00D13D4A">
        <w:rPr>
          <w:rFonts w:cs="Arial"/>
        </w:rPr>
        <w:t>nicht rascher</w:t>
      </w:r>
      <w:r>
        <w:rPr>
          <w:rFonts w:cs="Arial"/>
        </w:rPr>
        <w:t>. Bei höheren Temperaturen verlieren sie aufgrund der weiche</w:t>
      </w:r>
      <w:r w:rsidR="00D13D4A">
        <w:rPr>
          <w:rFonts w:cs="Arial"/>
        </w:rPr>
        <w:t>re</w:t>
      </w:r>
      <w:r>
        <w:rPr>
          <w:rFonts w:cs="Arial"/>
        </w:rPr>
        <w:t xml:space="preserve">n </w:t>
      </w:r>
      <w:r w:rsidR="00D13D4A">
        <w:rPr>
          <w:rFonts w:cs="Arial"/>
        </w:rPr>
        <w:t>Gummim</w:t>
      </w:r>
      <w:r>
        <w:rPr>
          <w:rFonts w:cs="Arial"/>
        </w:rPr>
        <w:t xml:space="preserve">ischungen </w:t>
      </w:r>
      <w:r w:rsidR="002F240D">
        <w:rPr>
          <w:rFonts w:cs="Arial"/>
        </w:rPr>
        <w:t xml:space="preserve">flotter </w:t>
      </w:r>
      <w:r>
        <w:rPr>
          <w:rFonts w:cs="Arial"/>
        </w:rPr>
        <w:t xml:space="preserve">an Profil. </w:t>
      </w:r>
    </w:p>
    <w:p w14:paraId="755D60D4" w14:textId="1C6375D5" w:rsidR="00D14CDF" w:rsidRDefault="00D14CDF" w:rsidP="00D14CDF">
      <w:pPr>
        <w:ind w:right="2120"/>
        <w:rPr>
          <w:rFonts w:cs="Arial"/>
        </w:rPr>
      </w:pPr>
      <w:r w:rsidRPr="00832E68">
        <w:rPr>
          <w:color w:val="C6243C"/>
        </w:rPr>
        <w:t xml:space="preserve">__ </w:t>
      </w:r>
      <w:r w:rsidR="005E0AD2">
        <w:rPr>
          <w:rFonts w:cs="Arial"/>
          <w:b/>
          <w:bCs/>
        </w:rPr>
        <w:t xml:space="preserve">3. </w:t>
      </w:r>
      <w:r w:rsidR="00CF4CED" w:rsidRPr="00CF4CED">
        <w:rPr>
          <w:rFonts w:cs="Arial"/>
          <w:b/>
          <w:bCs/>
        </w:rPr>
        <w:t xml:space="preserve">Winterreifen </w:t>
      </w:r>
      <w:r w:rsidR="000963E2">
        <w:rPr>
          <w:rFonts w:cs="Arial"/>
          <w:b/>
          <w:bCs/>
        </w:rPr>
        <w:t>treiben</w:t>
      </w:r>
      <w:r w:rsidR="00CF4CED" w:rsidRPr="00CF4CED">
        <w:rPr>
          <w:rFonts w:cs="Arial"/>
          <w:b/>
          <w:bCs/>
        </w:rPr>
        <w:t xml:space="preserve"> </w:t>
      </w:r>
      <w:r w:rsidR="000963E2">
        <w:rPr>
          <w:rFonts w:cs="Arial"/>
          <w:b/>
          <w:bCs/>
        </w:rPr>
        <w:t>den Sprit</w:t>
      </w:r>
      <w:r w:rsidR="00D13D4A" w:rsidRPr="00CF4CED">
        <w:rPr>
          <w:rFonts w:cs="Arial"/>
          <w:b/>
          <w:bCs/>
        </w:rPr>
        <w:t>verbrauch</w:t>
      </w:r>
      <w:r w:rsidR="000963E2">
        <w:rPr>
          <w:rFonts w:cs="Arial"/>
          <w:b/>
          <w:bCs/>
        </w:rPr>
        <w:t xml:space="preserve"> hoch</w:t>
      </w:r>
      <w:r w:rsidR="002A5571">
        <w:rPr>
          <w:rFonts w:cs="Arial"/>
          <w:b/>
          <w:bCs/>
        </w:rPr>
        <w:t>?</w:t>
      </w:r>
      <w:r w:rsidR="00CF4CED">
        <w:rPr>
          <w:rFonts w:cs="Arial"/>
        </w:rPr>
        <w:t xml:space="preserve"> Die weichere Gummimischung und das </w:t>
      </w:r>
      <w:proofErr w:type="spellStart"/>
      <w:r w:rsidR="00CF4CED">
        <w:rPr>
          <w:rFonts w:cs="Arial"/>
        </w:rPr>
        <w:t>grobstollige</w:t>
      </w:r>
      <w:r w:rsidR="00D13D4A">
        <w:rPr>
          <w:rFonts w:cs="Arial"/>
        </w:rPr>
        <w:t>re</w:t>
      </w:r>
      <w:proofErr w:type="spellEnd"/>
      <w:r w:rsidR="00CF4CED">
        <w:rPr>
          <w:rFonts w:cs="Arial"/>
        </w:rPr>
        <w:t xml:space="preserve"> Profil erhöhen </w:t>
      </w:r>
      <w:r w:rsidR="00D13D4A">
        <w:rPr>
          <w:rFonts w:cs="Arial"/>
        </w:rPr>
        <w:t>durchaus</w:t>
      </w:r>
      <w:r w:rsidR="00BE7E28">
        <w:rPr>
          <w:rFonts w:cs="Arial"/>
        </w:rPr>
        <w:t xml:space="preserve"> </w:t>
      </w:r>
      <w:r w:rsidR="00CF4CED">
        <w:rPr>
          <w:rFonts w:cs="Arial"/>
        </w:rPr>
        <w:t xml:space="preserve">den </w:t>
      </w:r>
      <w:r w:rsidR="00CF4CED">
        <w:rPr>
          <w:rFonts w:cs="Arial"/>
        </w:rPr>
        <w:lastRenderedPageBreak/>
        <w:t xml:space="preserve">Rollwiderstand </w:t>
      </w:r>
      <w:r w:rsidR="00D13D4A">
        <w:rPr>
          <w:rFonts w:cs="Arial"/>
        </w:rPr>
        <w:t>ein wenig</w:t>
      </w:r>
      <w:r w:rsidR="000963E2">
        <w:rPr>
          <w:rFonts w:cs="Arial"/>
        </w:rPr>
        <w:t xml:space="preserve"> und damit den Verbrauch</w:t>
      </w:r>
      <w:r w:rsidR="00D13D4A">
        <w:rPr>
          <w:rFonts w:cs="Arial"/>
        </w:rPr>
        <w:t xml:space="preserve">. Auch das </w:t>
      </w:r>
      <w:r w:rsidR="00C844B5">
        <w:rPr>
          <w:rFonts w:cs="Arial"/>
        </w:rPr>
        <w:t>mitunter h</w:t>
      </w:r>
      <w:r w:rsidR="00CF4CED">
        <w:rPr>
          <w:rFonts w:cs="Arial"/>
        </w:rPr>
        <w:t xml:space="preserve">öhere Gewicht eines </w:t>
      </w:r>
      <w:r w:rsidR="00C844B5">
        <w:rPr>
          <w:rFonts w:cs="Arial"/>
        </w:rPr>
        <w:t>Winterp</w:t>
      </w:r>
      <w:r w:rsidR="00CF4CED">
        <w:rPr>
          <w:rFonts w:cs="Arial"/>
        </w:rPr>
        <w:t>neus</w:t>
      </w:r>
      <w:r w:rsidR="00D13D4A">
        <w:rPr>
          <w:rFonts w:cs="Arial"/>
        </w:rPr>
        <w:t xml:space="preserve"> fordert einen kleinen Tribut</w:t>
      </w:r>
      <w:r w:rsidR="00CF4CED">
        <w:rPr>
          <w:rFonts w:cs="Arial"/>
        </w:rPr>
        <w:t xml:space="preserve">. </w:t>
      </w:r>
      <w:r w:rsidR="00D13D4A">
        <w:rPr>
          <w:rFonts w:cs="Arial"/>
        </w:rPr>
        <w:t xml:space="preserve">Doch aufgrund der </w:t>
      </w:r>
      <w:r w:rsidR="007C3DDD">
        <w:rPr>
          <w:rFonts w:cs="Arial"/>
        </w:rPr>
        <w:t>ständig fortschreitende</w:t>
      </w:r>
      <w:r w:rsidR="008B4D7C">
        <w:rPr>
          <w:rFonts w:cs="Arial"/>
        </w:rPr>
        <w:t>n</w:t>
      </w:r>
      <w:r w:rsidR="007C3DDD">
        <w:rPr>
          <w:rFonts w:cs="Arial"/>
        </w:rPr>
        <w:t xml:space="preserve"> </w:t>
      </w:r>
      <w:r w:rsidR="00D13D4A">
        <w:rPr>
          <w:rFonts w:cs="Arial"/>
        </w:rPr>
        <w:t>Reifene</w:t>
      </w:r>
      <w:r w:rsidR="007C3DDD">
        <w:rPr>
          <w:rFonts w:cs="Arial"/>
        </w:rPr>
        <w:t xml:space="preserve">ntwicklung </w:t>
      </w:r>
      <w:r w:rsidR="00D13D4A">
        <w:rPr>
          <w:rFonts w:cs="Arial"/>
        </w:rPr>
        <w:t xml:space="preserve">wirken sich diese Faktoren </w:t>
      </w:r>
      <w:r w:rsidR="000963E2">
        <w:rPr>
          <w:rFonts w:cs="Arial"/>
        </w:rPr>
        <w:t xml:space="preserve">kaum </w:t>
      </w:r>
      <w:r w:rsidR="00D13D4A">
        <w:rPr>
          <w:rFonts w:cs="Arial"/>
        </w:rPr>
        <w:t xml:space="preserve">auf die Spritrechnung aus. </w:t>
      </w:r>
      <w:r w:rsidR="000963E2">
        <w:rPr>
          <w:rFonts w:cs="Arial"/>
        </w:rPr>
        <w:t>Stets wichtig im Sinne eines möglichst geringen Treibstoffverbrauchs ist der korrekte Luftdruck.</w:t>
      </w:r>
    </w:p>
    <w:p w14:paraId="21001488" w14:textId="336469AE" w:rsidR="00F82B94" w:rsidRDefault="00F82B94" w:rsidP="00F82B94">
      <w:pPr>
        <w:ind w:right="2120"/>
        <w:rPr>
          <w:rFonts w:cs="Arial"/>
        </w:rPr>
      </w:pPr>
      <w:r w:rsidRPr="00832E68">
        <w:rPr>
          <w:color w:val="C6243C"/>
        </w:rPr>
        <w:t xml:space="preserve">__ </w:t>
      </w:r>
      <w:r w:rsidR="005E0AD2">
        <w:rPr>
          <w:rFonts w:cs="Arial"/>
          <w:b/>
          <w:bCs/>
        </w:rPr>
        <w:t xml:space="preserve">4. </w:t>
      </w:r>
      <w:r w:rsidR="007C3DDD" w:rsidRPr="007C3DDD">
        <w:rPr>
          <w:rFonts w:cs="Arial"/>
          <w:b/>
          <w:bCs/>
        </w:rPr>
        <w:t>Schmale Winterreifen sind bei Schnee besser als breite Pneus</w:t>
      </w:r>
      <w:r w:rsidR="002A5571">
        <w:rPr>
          <w:rFonts w:cs="Arial"/>
          <w:b/>
          <w:bCs/>
        </w:rPr>
        <w:t>?</w:t>
      </w:r>
      <w:r w:rsidR="007C3DDD">
        <w:rPr>
          <w:rFonts w:cs="Arial"/>
          <w:b/>
          <w:bCs/>
        </w:rPr>
        <w:t xml:space="preserve"> </w:t>
      </w:r>
      <w:r w:rsidR="007C3DDD">
        <w:rPr>
          <w:rFonts w:cs="Arial"/>
        </w:rPr>
        <w:t>Da</w:t>
      </w:r>
      <w:r w:rsidR="000963E2">
        <w:rPr>
          <w:rFonts w:cs="Arial"/>
        </w:rPr>
        <w:t>s</w:t>
      </w:r>
      <w:r w:rsidR="007C3DDD">
        <w:rPr>
          <w:rFonts w:cs="Arial"/>
        </w:rPr>
        <w:t xml:space="preserve"> </w:t>
      </w:r>
      <w:r w:rsidR="000963E2">
        <w:rPr>
          <w:rFonts w:cs="Arial"/>
        </w:rPr>
        <w:t xml:space="preserve">hängt von den </w:t>
      </w:r>
      <w:r w:rsidR="007C3DDD">
        <w:rPr>
          <w:rFonts w:cs="Arial"/>
        </w:rPr>
        <w:t>Witterungsverhältnisse</w:t>
      </w:r>
      <w:r w:rsidR="000963E2">
        <w:rPr>
          <w:rFonts w:cs="Arial"/>
        </w:rPr>
        <w:t>n</w:t>
      </w:r>
      <w:r w:rsidR="007C3DDD">
        <w:rPr>
          <w:rFonts w:cs="Arial"/>
        </w:rPr>
        <w:t xml:space="preserve"> a</w:t>
      </w:r>
      <w:r w:rsidR="000963E2">
        <w:rPr>
          <w:rFonts w:cs="Arial"/>
        </w:rPr>
        <w:t>b</w:t>
      </w:r>
      <w:r w:rsidR="007C3DDD">
        <w:rPr>
          <w:rFonts w:cs="Arial"/>
        </w:rPr>
        <w:t xml:space="preserve">. Bei viel Schnee bieten schmale Reifen eine bessere Traktion, weil sie mehr Druck auf die Kontaktfläche zwischen Fahrbahn und Fahrzeug ausüben. Zusätzlich reduziert sich die Gefahr von Aquaplaning. </w:t>
      </w:r>
      <w:r w:rsidR="00164733">
        <w:rPr>
          <w:rFonts w:cs="Arial"/>
        </w:rPr>
        <w:t xml:space="preserve">Doch sobald die Straßen </w:t>
      </w:r>
      <w:r w:rsidR="000963E2">
        <w:rPr>
          <w:rFonts w:cs="Arial"/>
        </w:rPr>
        <w:t>schneefrei</w:t>
      </w:r>
      <w:r w:rsidR="00164733">
        <w:rPr>
          <w:rFonts w:cs="Arial"/>
        </w:rPr>
        <w:t xml:space="preserve"> sind, spielen breitere Reifen bei den </w:t>
      </w:r>
      <w:r w:rsidR="000963E2">
        <w:rPr>
          <w:rFonts w:cs="Arial"/>
        </w:rPr>
        <w:t xml:space="preserve">Aspekten </w:t>
      </w:r>
      <w:r w:rsidR="00164733">
        <w:rPr>
          <w:rFonts w:cs="Arial"/>
        </w:rPr>
        <w:t>Stabilität und Kurvenhaftung ihre Vorteile aus. Allerdings ist ein Satz schmale</w:t>
      </w:r>
      <w:r w:rsidR="000963E2">
        <w:rPr>
          <w:rFonts w:cs="Arial"/>
        </w:rPr>
        <w:t>r</w:t>
      </w:r>
      <w:r w:rsidR="00164733">
        <w:rPr>
          <w:rFonts w:cs="Arial"/>
        </w:rPr>
        <w:t xml:space="preserve"> </w:t>
      </w:r>
      <w:r w:rsidR="000963E2">
        <w:rPr>
          <w:rFonts w:cs="Arial"/>
        </w:rPr>
        <w:t xml:space="preserve">Pneus </w:t>
      </w:r>
      <w:r w:rsidR="00164733">
        <w:rPr>
          <w:rFonts w:cs="Arial"/>
        </w:rPr>
        <w:t xml:space="preserve">deutlich </w:t>
      </w:r>
      <w:r w:rsidR="000963E2">
        <w:rPr>
          <w:rFonts w:cs="Arial"/>
        </w:rPr>
        <w:t xml:space="preserve">billiger und </w:t>
      </w:r>
      <w:r w:rsidR="00164733">
        <w:rPr>
          <w:rFonts w:cs="Arial"/>
        </w:rPr>
        <w:t>biete</w:t>
      </w:r>
      <w:r w:rsidR="000963E2">
        <w:rPr>
          <w:rFonts w:cs="Arial"/>
        </w:rPr>
        <w:t>t</w:t>
      </w:r>
      <w:r w:rsidR="00164733">
        <w:rPr>
          <w:rFonts w:cs="Arial"/>
        </w:rPr>
        <w:t xml:space="preserve"> </w:t>
      </w:r>
      <w:r w:rsidR="000963E2">
        <w:rPr>
          <w:rFonts w:cs="Arial"/>
        </w:rPr>
        <w:t xml:space="preserve">zudem Vorteile </w:t>
      </w:r>
      <w:r w:rsidR="00164733">
        <w:rPr>
          <w:rFonts w:cs="Arial"/>
        </w:rPr>
        <w:t xml:space="preserve">bei Spritverbrauch </w:t>
      </w:r>
      <w:r w:rsidR="00C844B5">
        <w:rPr>
          <w:rFonts w:cs="Arial"/>
        </w:rPr>
        <w:t>und Komfort</w:t>
      </w:r>
      <w:r w:rsidR="00164733">
        <w:rPr>
          <w:rFonts w:cs="Arial"/>
        </w:rPr>
        <w:t xml:space="preserve">. </w:t>
      </w:r>
      <w:r w:rsidR="008B4D7C">
        <w:rPr>
          <w:rFonts w:cs="Arial"/>
        </w:rPr>
        <w:t xml:space="preserve">Außerdem </w:t>
      </w:r>
      <w:r w:rsidR="00164733">
        <w:rPr>
          <w:rFonts w:cs="Arial"/>
        </w:rPr>
        <w:t xml:space="preserve">Vorsicht: </w:t>
      </w:r>
      <w:r w:rsidR="000963E2">
        <w:rPr>
          <w:rFonts w:cs="Arial"/>
        </w:rPr>
        <w:t xml:space="preserve">Nicht auf alle </w:t>
      </w:r>
      <w:r w:rsidR="00164733">
        <w:rPr>
          <w:rFonts w:cs="Arial"/>
        </w:rPr>
        <w:t>breite</w:t>
      </w:r>
      <w:r w:rsidR="000963E2">
        <w:rPr>
          <w:rFonts w:cs="Arial"/>
        </w:rPr>
        <w:t>n</w:t>
      </w:r>
      <w:r w:rsidR="00164733">
        <w:rPr>
          <w:rFonts w:cs="Arial"/>
        </w:rPr>
        <w:t xml:space="preserve"> Winterreifen lassen sich Schneeketten aufziehen.</w:t>
      </w:r>
    </w:p>
    <w:p w14:paraId="5CE1D068" w14:textId="11927A42" w:rsidR="00164733" w:rsidRDefault="006B4D69" w:rsidP="00F82B94">
      <w:pPr>
        <w:ind w:right="2120"/>
        <w:rPr>
          <w:rFonts w:cs="Arial"/>
        </w:rPr>
      </w:pPr>
      <w:r w:rsidRPr="00832E68">
        <w:rPr>
          <w:color w:val="C6243C"/>
        </w:rPr>
        <w:t xml:space="preserve">__ </w:t>
      </w:r>
      <w:r w:rsidR="005E0AD2">
        <w:rPr>
          <w:rFonts w:cs="Arial"/>
          <w:b/>
          <w:bCs/>
        </w:rPr>
        <w:t xml:space="preserve">5. </w:t>
      </w:r>
      <w:r>
        <w:rPr>
          <w:rFonts w:cs="Arial"/>
          <w:b/>
          <w:bCs/>
        </w:rPr>
        <w:t>Hohes Tempo ist mit Winterreifen nicht möglich</w:t>
      </w:r>
      <w:r w:rsidR="002A5571">
        <w:rPr>
          <w:rFonts w:cs="Arial"/>
          <w:b/>
          <w:bCs/>
        </w:rPr>
        <w:t>?</w:t>
      </w:r>
      <w:r>
        <w:rPr>
          <w:rFonts w:cs="Arial"/>
          <w:b/>
          <w:bCs/>
        </w:rPr>
        <w:t xml:space="preserve"> </w:t>
      </w:r>
      <w:r w:rsidR="000963E2">
        <w:rPr>
          <w:rFonts w:cs="Arial"/>
        </w:rPr>
        <w:t>Früher war das so. Heute sind h</w:t>
      </w:r>
      <w:r w:rsidR="005E3F74">
        <w:rPr>
          <w:rFonts w:cs="Arial"/>
        </w:rPr>
        <w:t xml:space="preserve">ohe Geschwindigkeiten durchaus </w:t>
      </w:r>
      <w:r w:rsidR="00BE7E28">
        <w:rPr>
          <w:rFonts w:cs="Arial"/>
        </w:rPr>
        <w:t>erlaubt</w:t>
      </w:r>
      <w:r w:rsidR="005E3F74">
        <w:rPr>
          <w:rFonts w:cs="Arial"/>
        </w:rPr>
        <w:t>. D</w:t>
      </w:r>
      <w:r w:rsidR="00BE7E28">
        <w:rPr>
          <w:rFonts w:cs="Arial"/>
        </w:rPr>
        <w:t>as regelkonforme Höchsttempo</w:t>
      </w:r>
      <w:r w:rsidR="005E3F74">
        <w:rPr>
          <w:rFonts w:cs="Arial"/>
        </w:rPr>
        <w:t xml:space="preserve"> lässt sich an der Reifenflanke ablesen. </w:t>
      </w:r>
      <w:r w:rsidR="007A583A">
        <w:rPr>
          <w:rFonts w:cs="Arial"/>
        </w:rPr>
        <w:t>Bei</w:t>
      </w:r>
      <w:r w:rsidR="000963E2">
        <w:rPr>
          <w:rFonts w:cs="Arial"/>
        </w:rPr>
        <w:t>spielsweise bei</w:t>
      </w:r>
      <w:r w:rsidR="007A583A">
        <w:rPr>
          <w:rFonts w:cs="Arial"/>
        </w:rPr>
        <w:t xml:space="preserve"> </w:t>
      </w:r>
      <w:r w:rsidR="009B5520">
        <w:rPr>
          <w:rFonts w:cs="Arial"/>
        </w:rPr>
        <w:t xml:space="preserve">der </w:t>
      </w:r>
      <w:r w:rsidR="007A583A">
        <w:rPr>
          <w:rFonts w:cs="Arial"/>
        </w:rPr>
        <w:t xml:space="preserve">weit verbreiteten </w:t>
      </w:r>
      <w:r w:rsidR="009B5520">
        <w:rPr>
          <w:rFonts w:cs="Arial"/>
        </w:rPr>
        <w:t>Re</w:t>
      </w:r>
      <w:r w:rsidR="007A583A">
        <w:rPr>
          <w:rFonts w:cs="Arial"/>
        </w:rPr>
        <w:t>ifengröße 205/55 R16 91 H</w:t>
      </w:r>
      <w:r w:rsidR="009B5520">
        <w:rPr>
          <w:rFonts w:cs="Arial"/>
        </w:rPr>
        <w:t xml:space="preserve"> weist das </w:t>
      </w:r>
      <w:r w:rsidR="007A583A">
        <w:rPr>
          <w:rFonts w:cs="Arial"/>
        </w:rPr>
        <w:t xml:space="preserve">„H“ auf die zulässige Höchstgeschwindigkeit hin, in diesem Fall sind es 210 km/h. Lässt die Motorleistung ein höheres Tempo zu, muss </w:t>
      </w:r>
      <w:r w:rsidR="002F240D">
        <w:rPr>
          <w:rFonts w:cs="Arial"/>
        </w:rPr>
        <w:t xml:space="preserve">ein Aufkleber </w:t>
      </w:r>
      <w:r w:rsidR="007A583A">
        <w:rPr>
          <w:rFonts w:cs="Arial"/>
        </w:rPr>
        <w:t xml:space="preserve">im Sichtfeld </w:t>
      </w:r>
      <w:r w:rsidR="00C844B5">
        <w:rPr>
          <w:rFonts w:cs="Arial"/>
        </w:rPr>
        <w:t>d</w:t>
      </w:r>
      <w:r w:rsidR="007A583A">
        <w:rPr>
          <w:rFonts w:cs="Arial"/>
        </w:rPr>
        <w:t>es Fahrers angebracht sein, der daran erinnert, dass die Reifen nicht über ihre zulässige Geschwindigkeit hinaus zu belasten</w:t>
      </w:r>
      <w:r w:rsidR="00C844B5">
        <w:rPr>
          <w:rFonts w:cs="Arial"/>
        </w:rPr>
        <w:t xml:space="preserve"> sind</w:t>
      </w:r>
      <w:r w:rsidR="007A583A">
        <w:rPr>
          <w:rFonts w:cs="Arial"/>
        </w:rPr>
        <w:t xml:space="preserve">. Es geht </w:t>
      </w:r>
      <w:r w:rsidR="000963E2">
        <w:rPr>
          <w:rFonts w:cs="Arial"/>
        </w:rPr>
        <w:t xml:space="preserve">noch </w:t>
      </w:r>
      <w:r w:rsidR="007A583A">
        <w:rPr>
          <w:rFonts w:cs="Arial"/>
        </w:rPr>
        <w:t xml:space="preserve">schneller: </w:t>
      </w:r>
      <w:r w:rsidR="002F240D">
        <w:rPr>
          <w:rFonts w:cs="Arial"/>
        </w:rPr>
        <w:t>„V“-</w:t>
      </w:r>
      <w:r w:rsidR="007A583A">
        <w:rPr>
          <w:rFonts w:cs="Arial"/>
        </w:rPr>
        <w:t>Winterreifen</w:t>
      </w:r>
      <w:r w:rsidR="002F240D">
        <w:rPr>
          <w:rFonts w:cs="Arial"/>
        </w:rPr>
        <w:t xml:space="preserve"> </w:t>
      </w:r>
      <w:r w:rsidR="007A583A">
        <w:rPr>
          <w:rFonts w:cs="Arial"/>
        </w:rPr>
        <w:t>sind für 2</w:t>
      </w:r>
      <w:r w:rsidR="001356ED">
        <w:rPr>
          <w:rFonts w:cs="Arial"/>
        </w:rPr>
        <w:t>4</w:t>
      </w:r>
      <w:r w:rsidR="007A583A">
        <w:rPr>
          <w:rFonts w:cs="Arial"/>
        </w:rPr>
        <w:t>0 km/h zugelassen</w:t>
      </w:r>
      <w:r w:rsidR="000963E2">
        <w:rPr>
          <w:rFonts w:cs="Arial"/>
        </w:rPr>
        <w:t>. I</w:t>
      </w:r>
      <w:r w:rsidR="007A583A">
        <w:rPr>
          <w:rFonts w:cs="Arial"/>
        </w:rPr>
        <w:t xml:space="preserve">st es ein </w:t>
      </w:r>
      <w:r w:rsidR="002F240D">
        <w:rPr>
          <w:rFonts w:cs="Arial"/>
        </w:rPr>
        <w:t>„</w:t>
      </w:r>
      <w:r w:rsidR="007A583A">
        <w:rPr>
          <w:rFonts w:cs="Arial"/>
        </w:rPr>
        <w:t>W</w:t>
      </w:r>
      <w:r w:rsidR="002F240D">
        <w:rPr>
          <w:rFonts w:cs="Arial"/>
        </w:rPr>
        <w:t>“</w:t>
      </w:r>
      <w:r w:rsidR="007A583A">
        <w:rPr>
          <w:rFonts w:cs="Arial"/>
        </w:rPr>
        <w:t xml:space="preserve">, darf mit ihnen </w:t>
      </w:r>
      <w:r w:rsidR="000963E2">
        <w:rPr>
          <w:rFonts w:cs="Arial"/>
        </w:rPr>
        <w:t xml:space="preserve">sogar </w:t>
      </w:r>
      <w:r w:rsidR="007A583A">
        <w:rPr>
          <w:rFonts w:cs="Arial"/>
        </w:rPr>
        <w:t xml:space="preserve">270 km/h gefahren werden. </w:t>
      </w:r>
    </w:p>
    <w:p w14:paraId="7CDE9227" w14:textId="784118CC" w:rsidR="009D2690" w:rsidRDefault="0074344F" w:rsidP="009D2690">
      <w:pPr>
        <w:ind w:right="2120"/>
        <w:rPr>
          <w:rFonts w:cs="Arial"/>
        </w:rPr>
      </w:pPr>
      <w:r w:rsidRPr="00832E68">
        <w:rPr>
          <w:color w:val="C6243C"/>
        </w:rPr>
        <w:t xml:space="preserve">__ </w:t>
      </w:r>
      <w:r w:rsidR="005E0AD2">
        <w:rPr>
          <w:rFonts w:cs="Arial"/>
          <w:b/>
          <w:bCs/>
        </w:rPr>
        <w:t xml:space="preserve">6. </w:t>
      </w:r>
      <w:r w:rsidR="002A5571">
        <w:rPr>
          <w:rFonts w:cs="Arial"/>
          <w:b/>
          <w:bCs/>
        </w:rPr>
        <w:t xml:space="preserve">Sind </w:t>
      </w:r>
      <w:r w:rsidR="009D2690">
        <w:rPr>
          <w:rFonts w:cs="Arial"/>
          <w:b/>
          <w:bCs/>
        </w:rPr>
        <w:t>Winterreifen lauter</w:t>
      </w:r>
      <w:r w:rsidR="002A5571">
        <w:rPr>
          <w:rFonts w:cs="Arial"/>
          <w:b/>
          <w:bCs/>
        </w:rPr>
        <w:t>?</w:t>
      </w:r>
      <w:r w:rsidR="009D2690">
        <w:rPr>
          <w:rFonts w:cs="Arial"/>
          <w:b/>
          <w:bCs/>
        </w:rPr>
        <w:t xml:space="preserve"> </w:t>
      </w:r>
      <w:r w:rsidR="002A5571">
        <w:rPr>
          <w:rFonts w:cs="Arial"/>
        </w:rPr>
        <w:t xml:space="preserve">Sie </w:t>
      </w:r>
      <w:r w:rsidR="009D2690">
        <w:rPr>
          <w:rFonts w:cs="Arial"/>
        </w:rPr>
        <w:t>haben ein gr</w:t>
      </w:r>
      <w:r w:rsidR="009F21CD">
        <w:rPr>
          <w:rFonts w:cs="Arial"/>
        </w:rPr>
        <w:t>ö</w:t>
      </w:r>
      <w:r w:rsidR="009D2690">
        <w:rPr>
          <w:rFonts w:cs="Arial"/>
        </w:rPr>
        <w:t xml:space="preserve">beres und tieferes Profil als Sommerreifen. Diese Struktur kann zu höheren Abrollgeräuschen führen. Allerdings </w:t>
      </w:r>
      <w:r w:rsidR="001356ED">
        <w:rPr>
          <w:rFonts w:cs="Arial"/>
        </w:rPr>
        <w:t>ha</w:t>
      </w:r>
      <w:r w:rsidR="009B5520">
        <w:rPr>
          <w:rFonts w:cs="Arial"/>
        </w:rPr>
        <w:t xml:space="preserve">ben </w:t>
      </w:r>
      <w:r w:rsidR="001356ED">
        <w:rPr>
          <w:rFonts w:cs="Arial"/>
        </w:rPr>
        <w:t>die Entwicklungs</w:t>
      </w:r>
      <w:r w:rsidR="009B5520">
        <w:rPr>
          <w:rFonts w:cs="Arial"/>
        </w:rPr>
        <w:t xml:space="preserve">ingenieure </w:t>
      </w:r>
      <w:r w:rsidR="001356ED">
        <w:rPr>
          <w:rFonts w:cs="Arial"/>
        </w:rPr>
        <w:t>der Reifenhersteller auch hier ganze Arbeit geleistet</w:t>
      </w:r>
      <w:r w:rsidR="002A5571">
        <w:rPr>
          <w:rFonts w:cs="Arial"/>
        </w:rPr>
        <w:t>:</w:t>
      </w:r>
      <w:r w:rsidR="009D2690">
        <w:rPr>
          <w:rFonts w:cs="Arial"/>
        </w:rPr>
        <w:t xml:space="preserve"> </w:t>
      </w:r>
      <w:r w:rsidR="002A5571">
        <w:rPr>
          <w:rFonts w:cs="Arial"/>
        </w:rPr>
        <w:t>Geräuschu</w:t>
      </w:r>
      <w:r w:rsidR="009D2690">
        <w:rPr>
          <w:rFonts w:cs="Arial"/>
        </w:rPr>
        <w:t xml:space="preserve">nterschiede </w:t>
      </w:r>
      <w:r w:rsidR="002A5571">
        <w:rPr>
          <w:rFonts w:cs="Arial"/>
        </w:rPr>
        <w:t xml:space="preserve">im Vergleich zu </w:t>
      </w:r>
      <w:r w:rsidR="009D2690">
        <w:rPr>
          <w:rFonts w:cs="Arial"/>
        </w:rPr>
        <w:t xml:space="preserve">Sommerpneus sind oft kaum wahrnehmbar. Wer es genau wissen möchte, kann auf die </w:t>
      </w:r>
      <w:r w:rsidR="002A5571">
        <w:rPr>
          <w:rFonts w:cs="Arial"/>
        </w:rPr>
        <w:t>Reifenk</w:t>
      </w:r>
      <w:r w:rsidR="009D2690">
        <w:rPr>
          <w:rFonts w:cs="Arial"/>
        </w:rPr>
        <w:t xml:space="preserve">lassifizierung achten, die aus einem </w:t>
      </w:r>
      <w:r w:rsidR="002A5571">
        <w:rPr>
          <w:rFonts w:cs="Arial"/>
        </w:rPr>
        <w:t xml:space="preserve">farbigen </w:t>
      </w:r>
      <w:r w:rsidR="009D2690">
        <w:rPr>
          <w:rFonts w:cs="Arial"/>
        </w:rPr>
        <w:t>Label oder den technischen Daten hervorgeht</w:t>
      </w:r>
      <w:r w:rsidR="00D42F30">
        <w:rPr>
          <w:rFonts w:cs="Arial"/>
        </w:rPr>
        <w:t>.</w:t>
      </w:r>
      <w:r w:rsidR="009D2690" w:rsidRPr="009D2690">
        <w:rPr>
          <w:rFonts w:cs="Arial"/>
        </w:rPr>
        <w:t> Seit 1.</w:t>
      </w:r>
      <w:r w:rsidR="002A5571">
        <w:rPr>
          <w:rFonts w:cs="Arial"/>
        </w:rPr>
        <w:t xml:space="preserve"> Mai </w:t>
      </w:r>
      <w:r w:rsidR="009D2690" w:rsidRPr="009D2690">
        <w:rPr>
          <w:rFonts w:cs="Arial"/>
        </w:rPr>
        <w:t xml:space="preserve">2021 </w:t>
      </w:r>
      <w:r w:rsidR="009B5520">
        <w:rPr>
          <w:rFonts w:cs="Arial"/>
        </w:rPr>
        <w:t xml:space="preserve">gilt </w:t>
      </w:r>
      <w:r w:rsidR="009D2690" w:rsidRPr="009D2690">
        <w:rPr>
          <w:rFonts w:cs="Arial"/>
        </w:rPr>
        <w:t xml:space="preserve">eine ABC-Klassifizierung. A </w:t>
      </w:r>
      <w:r w:rsidR="002A5571">
        <w:rPr>
          <w:rFonts w:cs="Arial"/>
        </w:rPr>
        <w:t xml:space="preserve">steht für </w:t>
      </w:r>
      <w:r w:rsidR="009D2690" w:rsidRPr="009D2690">
        <w:rPr>
          <w:rFonts w:cs="Arial"/>
        </w:rPr>
        <w:t xml:space="preserve">das </w:t>
      </w:r>
      <w:r w:rsidR="002A5571">
        <w:rPr>
          <w:rFonts w:cs="Arial"/>
        </w:rPr>
        <w:t xml:space="preserve">geringste </w:t>
      </w:r>
      <w:r w:rsidR="009D2690" w:rsidRPr="009D2690">
        <w:rPr>
          <w:rFonts w:cs="Arial"/>
        </w:rPr>
        <w:t>Rollgeräusch</w:t>
      </w:r>
      <w:r w:rsidR="002A5571">
        <w:rPr>
          <w:rFonts w:cs="Arial"/>
        </w:rPr>
        <w:t xml:space="preserve">, </w:t>
      </w:r>
      <w:r w:rsidR="002A5571" w:rsidRPr="009D2690">
        <w:rPr>
          <w:rFonts w:cs="Arial"/>
        </w:rPr>
        <w:t xml:space="preserve">C </w:t>
      </w:r>
      <w:r w:rsidR="002A5571">
        <w:rPr>
          <w:rFonts w:cs="Arial"/>
        </w:rPr>
        <w:t xml:space="preserve">für </w:t>
      </w:r>
      <w:r w:rsidR="002A5571" w:rsidRPr="009D2690">
        <w:rPr>
          <w:rFonts w:cs="Arial"/>
        </w:rPr>
        <w:t xml:space="preserve">das </w:t>
      </w:r>
      <w:r w:rsidR="002A5571">
        <w:rPr>
          <w:rFonts w:cs="Arial"/>
        </w:rPr>
        <w:t>lauteste</w:t>
      </w:r>
      <w:r w:rsidR="009D2690">
        <w:rPr>
          <w:rFonts w:cs="Arial"/>
        </w:rPr>
        <w:t>.</w:t>
      </w:r>
      <w:r w:rsidR="00D42F30">
        <w:rPr>
          <w:rFonts w:cs="Arial"/>
        </w:rPr>
        <w:t xml:space="preserve"> Oft </w:t>
      </w:r>
      <w:r w:rsidR="002A5571">
        <w:rPr>
          <w:rFonts w:cs="Arial"/>
        </w:rPr>
        <w:t xml:space="preserve">steht </w:t>
      </w:r>
      <w:r w:rsidR="001356ED">
        <w:rPr>
          <w:rFonts w:cs="Arial"/>
        </w:rPr>
        <w:t xml:space="preserve">der Lautstärke-Messwert in Dezibel </w:t>
      </w:r>
      <w:r w:rsidR="00A81214">
        <w:rPr>
          <w:rFonts w:cs="Arial"/>
        </w:rPr>
        <w:t xml:space="preserve">(dB) </w:t>
      </w:r>
      <w:r w:rsidR="002A5571">
        <w:rPr>
          <w:rFonts w:cs="Arial"/>
        </w:rPr>
        <w:t>dabei</w:t>
      </w:r>
      <w:r w:rsidR="00A81214">
        <w:rPr>
          <w:rFonts w:cs="Arial"/>
        </w:rPr>
        <w:t>.</w:t>
      </w:r>
    </w:p>
    <w:p w14:paraId="413DB7E9" w14:textId="47F76D61" w:rsidR="00196070" w:rsidRDefault="0074344F" w:rsidP="00F82B94">
      <w:pPr>
        <w:ind w:right="2120"/>
        <w:rPr>
          <w:rFonts w:cs="Arial"/>
        </w:rPr>
      </w:pPr>
      <w:r w:rsidRPr="00832E68">
        <w:rPr>
          <w:color w:val="C6243C"/>
        </w:rPr>
        <w:t xml:space="preserve">__ </w:t>
      </w:r>
      <w:r w:rsidR="005E0AD2">
        <w:rPr>
          <w:rFonts w:cs="Arial"/>
          <w:b/>
          <w:bCs/>
        </w:rPr>
        <w:t>7</w:t>
      </w:r>
      <w:r w:rsidR="00196070">
        <w:rPr>
          <w:rFonts w:cs="Arial"/>
          <w:b/>
          <w:bCs/>
        </w:rPr>
        <w:t>.</w:t>
      </w:r>
      <w:r w:rsidR="003C016C">
        <w:rPr>
          <w:rFonts w:cs="Arial"/>
          <w:b/>
          <w:bCs/>
        </w:rPr>
        <w:t xml:space="preserve"> </w:t>
      </w:r>
      <w:r w:rsidR="002A5571">
        <w:rPr>
          <w:rFonts w:cs="Arial"/>
          <w:b/>
          <w:bCs/>
        </w:rPr>
        <w:t xml:space="preserve">Sind </w:t>
      </w:r>
      <w:r w:rsidR="003C016C">
        <w:rPr>
          <w:rFonts w:cs="Arial"/>
          <w:b/>
          <w:bCs/>
        </w:rPr>
        <w:t>Winterreifen am Aufdruck „M+S“ zu erkennen</w:t>
      </w:r>
      <w:r w:rsidR="002A5571">
        <w:rPr>
          <w:rFonts w:cs="Arial"/>
          <w:b/>
          <w:bCs/>
        </w:rPr>
        <w:t>?</w:t>
      </w:r>
      <w:r w:rsidR="003C016C">
        <w:rPr>
          <w:rFonts w:cs="Arial"/>
          <w:b/>
          <w:bCs/>
        </w:rPr>
        <w:t xml:space="preserve"> </w:t>
      </w:r>
      <w:r w:rsidR="001356ED">
        <w:rPr>
          <w:rFonts w:cs="Arial"/>
        </w:rPr>
        <w:t xml:space="preserve">Manche </w:t>
      </w:r>
      <w:r w:rsidR="009F21CD">
        <w:rPr>
          <w:rFonts w:cs="Arial"/>
        </w:rPr>
        <w:t xml:space="preserve">Ganzjahres- oder </w:t>
      </w:r>
      <w:r w:rsidR="003C016C" w:rsidRPr="003C016C">
        <w:rPr>
          <w:rFonts w:cs="Arial"/>
        </w:rPr>
        <w:t xml:space="preserve">Winterreifen </w:t>
      </w:r>
      <w:r w:rsidR="002A5571">
        <w:rPr>
          <w:rFonts w:cs="Arial"/>
        </w:rPr>
        <w:t>tragen</w:t>
      </w:r>
      <w:r w:rsidR="002A5571" w:rsidRPr="003C016C">
        <w:rPr>
          <w:rFonts w:cs="Arial"/>
        </w:rPr>
        <w:t xml:space="preserve"> </w:t>
      </w:r>
      <w:r w:rsidR="002A5571">
        <w:rPr>
          <w:rFonts w:cs="Arial"/>
        </w:rPr>
        <w:t xml:space="preserve">das </w:t>
      </w:r>
      <w:r w:rsidR="003C016C" w:rsidRPr="003C016C">
        <w:rPr>
          <w:rFonts w:cs="Arial"/>
        </w:rPr>
        <w:t>„M+S“-Symbol</w:t>
      </w:r>
      <w:r w:rsidR="003C016C">
        <w:rPr>
          <w:rFonts w:cs="Arial"/>
        </w:rPr>
        <w:t xml:space="preserve">. Vor dem Gesetzgeber hat das nichts zu bedeuten. </w:t>
      </w:r>
      <w:r w:rsidR="00942236">
        <w:rPr>
          <w:rFonts w:cs="Arial"/>
        </w:rPr>
        <w:t xml:space="preserve">Seit 2018 müssen neue Winterreifen sowie Ganzjahresreifen mit dem </w:t>
      </w:r>
      <w:r w:rsidR="002A5571">
        <w:rPr>
          <w:rFonts w:cs="Arial"/>
        </w:rPr>
        <w:t>„</w:t>
      </w:r>
      <w:r w:rsidR="00942236">
        <w:rPr>
          <w:rFonts w:cs="Arial"/>
        </w:rPr>
        <w:t>Alpine</w:t>
      </w:r>
      <w:r w:rsidR="002A5571">
        <w:rPr>
          <w:rFonts w:cs="Arial"/>
        </w:rPr>
        <w:t>“</w:t>
      </w:r>
      <w:r w:rsidR="00942236">
        <w:rPr>
          <w:rFonts w:cs="Arial"/>
        </w:rPr>
        <w:t>-Symbol versehen sein</w:t>
      </w:r>
      <w:r w:rsidR="002A5571">
        <w:rPr>
          <w:rFonts w:cs="Arial"/>
        </w:rPr>
        <w:t>, ein Bergpiktogramm mit Schneeflocke</w:t>
      </w:r>
      <w:r w:rsidR="00942236">
        <w:rPr>
          <w:rFonts w:cs="Arial"/>
        </w:rPr>
        <w:t xml:space="preserve">. </w:t>
      </w:r>
      <w:r w:rsidR="002A5571">
        <w:rPr>
          <w:rFonts w:cs="Arial"/>
        </w:rPr>
        <w:t xml:space="preserve">Seit </w:t>
      </w:r>
      <w:r w:rsidR="00942236">
        <w:rPr>
          <w:rFonts w:cs="Arial"/>
        </w:rPr>
        <w:t xml:space="preserve">1. Oktober 2024 sind </w:t>
      </w:r>
      <w:r w:rsidR="00942236" w:rsidRPr="00AD56B3">
        <w:rPr>
          <w:rFonts w:cs="Arial"/>
        </w:rPr>
        <w:t xml:space="preserve">ältere </w:t>
      </w:r>
      <w:r w:rsidR="00942236" w:rsidRPr="00AD56B3">
        <w:rPr>
          <w:rFonts w:cs="Arial"/>
        </w:rPr>
        <w:lastRenderedPageBreak/>
        <w:t xml:space="preserve">Winter- und Ganzjahresreifen </w:t>
      </w:r>
      <w:r w:rsidR="00942236">
        <w:rPr>
          <w:rFonts w:cs="Arial"/>
        </w:rPr>
        <w:t xml:space="preserve">mit M+S-Kennzeichnung, </w:t>
      </w:r>
      <w:r w:rsidR="002A5571">
        <w:rPr>
          <w:rFonts w:cs="Arial"/>
        </w:rPr>
        <w:t xml:space="preserve">jedoch </w:t>
      </w:r>
      <w:r w:rsidR="002A5571" w:rsidRPr="00AD56B3">
        <w:rPr>
          <w:rFonts w:cs="Arial"/>
        </w:rPr>
        <w:t xml:space="preserve">ohne </w:t>
      </w:r>
      <w:r w:rsidR="002F240D">
        <w:rPr>
          <w:rFonts w:cs="Arial"/>
        </w:rPr>
        <w:t>„</w:t>
      </w:r>
      <w:r w:rsidR="002A5571" w:rsidRPr="00AD56B3">
        <w:rPr>
          <w:rFonts w:cs="Arial"/>
        </w:rPr>
        <w:t>Alpine</w:t>
      </w:r>
      <w:r w:rsidR="002F240D">
        <w:rPr>
          <w:rFonts w:cs="Arial"/>
        </w:rPr>
        <w:t>“</w:t>
      </w:r>
      <w:r w:rsidR="002A5571" w:rsidRPr="00AD56B3">
        <w:rPr>
          <w:rFonts w:cs="Arial"/>
        </w:rPr>
        <w:t>-Symbol</w:t>
      </w:r>
      <w:r w:rsidR="002A5571">
        <w:rPr>
          <w:rFonts w:cs="Arial"/>
        </w:rPr>
        <w:t xml:space="preserve">, </w:t>
      </w:r>
      <w:r w:rsidR="00942236" w:rsidRPr="00AD56B3">
        <w:rPr>
          <w:rFonts w:cs="Arial"/>
        </w:rPr>
        <w:t>nicht mehr für Eis und Schnee zugelassen.</w:t>
      </w:r>
    </w:p>
    <w:p w14:paraId="0A3DAE17" w14:textId="0CE8C05D" w:rsidR="00BE7E28" w:rsidRDefault="0074344F" w:rsidP="00F82B94">
      <w:pPr>
        <w:ind w:right="2120"/>
        <w:rPr>
          <w:rFonts w:cs="Arial"/>
        </w:rPr>
      </w:pPr>
      <w:r w:rsidRPr="00832E68">
        <w:rPr>
          <w:color w:val="C6243C"/>
        </w:rPr>
        <w:t xml:space="preserve">__ </w:t>
      </w:r>
      <w:r w:rsidR="005E0AD2">
        <w:rPr>
          <w:rFonts w:cs="Arial"/>
          <w:b/>
          <w:bCs/>
        </w:rPr>
        <w:t>8</w:t>
      </w:r>
      <w:r w:rsidR="00196070">
        <w:rPr>
          <w:rFonts w:cs="Arial"/>
          <w:b/>
          <w:bCs/>
        </w:rPr>
        <w:t>. Winter</w:t>
      </w:r>
      <w:r w:rsidR="00C844B5">
        <w:rPr>
          <w:rFonts w:cs="Arial"/>
          <w:b/>
          <w:bCs/>
        </w:rPr>
        <w:t xml:space="preserve">reifenpflicht </w:t>
      </w:r>
      <w:r w:rsidR="00196070">
        <w:rPr>
          <w:rFonts w:cs="Arial"/>
          <w:b/>
          <w:bCs/>
        </w:rPr>
        <w:t xml:space="preserve">zwischen Oktober und Ostern? </w:t>
      </w:r>
      <w:r w:rsidR="00196070">
        <w:rPr>
          <w:rFonts w:cs="Arial"/>
        </w:rPr>
        <w:t xml:space="preserve">Nein, diese weit verbreitete </w:t>
      </w:r>
      <w:r w:rsidR="009B5520">
        <w:rPr>
          <w:rFonts w:cs="Arial"/>
        </w:rPr>
        <w:t>„</w:t>
      </w:r>
      <w:r w:rsidR="00196070">
        <w:rPr>
          <w:rFonts w:cs="Arial"/>
        </w:rPr>
        <w:t>O</w:t>
      </w:r>
      <w:r w:rsidR="009B5520">
        <w:rPr>
          <w:rFonts w:cs="Arial"/>
        </w:rPr>
        <w:t xml:space="preserve"> bis </w:t>
      </w:r>
      <w:r w:rsidR="00196070">
        <w:rPr>
          <w:rFonts w:cs="Arial"/>
        </w:rPr>
        <w:t>O</w:t>
      </w:r>
      <w:r w:rsidR="009B5520">
        <w:rPr>
          <w:rFonts w:cs="Arial"/>
        </w:rPr>
        <w:t>“</w:t>
      </w:r>
      <w:r w:rsidR="00196070">
        <w:rPr>
          <w:rFonts w:cs="Arial"/>
        </w:rPr>
        <w:t xml:space="preserve">-Faustregel ist </w:t>
      </w:r>
      <w:r w:rsidR="002A5571">
        <w:rPr>
          <w:rFonts w:cs="Arial"/>
        </w:rPr>
        <w:t xml:space="preserve">lediglich </w:t>
      </w:r>
      <w:r w:rsidR="00196070">
        <w:rPr>
          <w:rFonts w:cs="Arial"/>
        </w:rPr>
        <w:t xml:space="preserve">eine Empfehlung. </w:t>
      </w:r>
      <w:r w:rsidR="00942236">
        <w:rPr>
          <w:rFonts w:cs="Arial"/>
        </w:rPr>
        <w:t xml:space="preserve">Sind die Straßen trocken oder feucht, dürfen </w:t>
      </w:r>
      <w:r w:rsidR="00196070">
        <w:rPr>
          <w:rFonts w:cs="Arial"/>
        </w:rPr>
        <w:t xml:space="preserve">Sommerreifen </w:t>
      </w:r>
      <w:r w:rsidR="002F240D">
        <w:rPr>
          <w:rFonts w:cs="Arial"/>
        </w:rPr>
        <w:t xml:space="preserve">auch </w:t>
      </w:r>
      <w:r w:rsidR="00942236">
        <w:rPr>
          <w:rFonts w:cs="Arial"/>
        </w:rPr>
        <w:t xml:space="preserve">in den Wintermonaten gefahren werden. </w:t>
      </w:r>
      <w:r w:rsidR="002F240D">
        <w:t>I</w:t>
      </w:r>
      <w:r w:rsidR="00196070">
        <w:t xml:space="preserve">n Deutschland </w:t>
      </w:r>
      <w:r w:rsidR="002F240D">
        <w:t>besteht</w:t>
      </w:r>
      <w:r w:rsidR="002A5571">
        <w:t xml:space="preserve"> eine</w:t>
      </w:r>
      <w:r w:rsidR="00196070">
        <w:t xml:space="preserve"> „situative Winterreifenpflicht“</w:t>
      </w:r>
      <w:r w:rsidR="002A5571">
        <w:t>. Dahinter</w:t>
      </w:r>
      <w:r w:rsidR="00196070">
        <w:t xml:space="preserve"> verbirgt sich</w:t>
      </w:r>
      <w:r w:rsidR="002A5571">
        <w:t xml:space="preserve"> ein wetterabhängiger</w:t>
      </w:r>
      <w:r w:rsidR="00196070">
        <w:t xml:space="preserve"> Einsatz von Winterreifen. Wer bei „Glatteis, Schnee, Schneematsch, Eis oder Reifglätte“ (</w:t>
      </w:r>
      <w:r w:rsidR="002A5571">
        <w:t>Paragraf</w:t>
      </w:r>
      <w:r w:rsidR="00196070">
        <w:t xml:space="preserve"> 2 Absatz 3a StVO) mit ungeeigneten Reifen unterwegs ist, erhöht nicht nur die Unfallgefahr drastisch, sondern riskiert auch ein</w:t>
      </w:r>
      <w:r w:rsidR="00C844B5">
        <w:t xml:space="preserve"> Bußgeld</w:t>
      </w:r>
      <w:r w:rsidR="00196070">
        <w:t xml:space="preserve">. </w:t>
      </w:r>
      <w:r w:rsidR="004C0D1D">
        <w:t xml:space="preserve">Außerdem </w:t>
      </w:r>
      <w:r w:rsidR="00196070">
        <w:t>kann die Kasko</w:t>
      </w:r>
      <w:r w:rsidR="002A5571">
        <w:t>v</w:t>
      </w:r>
      <w:r w:rsidR="00196070">
        <w:t xml:space="preserve">ersicherung im Falle eines Unfalls mit Sommerreifen auf Schnee und Eis die </w:t>
      </w:r>
      <w:r w:rsidR="002A5571">
        <w:t>Kostenü</w:t>
      </w:r>
      <w:r w:rsidR="00196070">
        <w:t>bernahme ablehnen. Grund: grobe Fahrlässigkeit</w:t>
      </w:r>
      <w:r w:rsidR="00C844B5">
        <w:t>.</w:t>
      </w:r>
      <w:r w:rsidR="002A5571">
        <w:t xml:space="preserve"> Mit der „O bis O“-Faustregel steht man im Wortsinn auf der sicheren Seite. </w:t>
      </w:r>
    </w:p>
    <w:p w14:paraId="72E6EE14" w14:textId="77777777" w:rsidR="002E3C1B" w:rsidRDefault="002E3C1B" w:rsidP="0049281F">
      <w:pPr>
        <w:ind w:right="2120"/>
        <w:rPr>
          <w:rFonts w:cs="Arial"/>
          <w:b/>
          <w:bCs/>
          <w:sz w:val="16"/>
          <w:szCs w:val="16"/>
        </w:rPr>
      </w:pPr>
    </w:p>
    <w:p w14:paraId="26FA87D5" w14:textId="77777777" w:rsidR="005E0AD2" w:rsidRDefault="005E0AD2" w:rsidP="0049281F">
      <w:pPr>
        <w:ind w:right="2120"/>
        <w:rPr>
          <w:rFonts w:cs="Arial"/>
          <w:b/>
          <w:bCs/>
          <w:sz w:val="16"/>
          <w:szCs w:val="16"/>
        </w:rPr>
      </w:pPr>
    </w:p>
    <w:p w14:paraId="6C33D213" w14:textId="77777777" w:rsidR="002A5571" w:rsidRDefault="002A5571" w:rsidP="0049281F">
      <w:pPr>
        <w:ind w:right="2120"/>
        <w:rPr>
          <w:rFonts w:cs="Arial"/>
          <w:b/>
          <w:bCs/>
          <w:sz w:val="16"/>
          <w:szCs w:val="16"/>
        </w:rPr>
      </w:pPr>
    </w:p>
    <w:p w14:paraId="5B8D037F" w14:textId="77777777" w:rsidR="002F240D" w:rsidRDefault="002F240D" w:rsidP="0049281F">
      <w:pPr>
        <w:ind w:right="2120"/>
        <w:rPr>
          <w:rFonts w:cs="Arial"/>
          <w:b/>
          <w:bCs/>
          <w:sz w:val="16"/>
          <w:szCs w:val="16"/>
        </w:rPr>
      </w:pPr>
    </w:p>
    <w:p w14:paraId="2E48FF4F" w14:textId="77777777" w:rsidR="002F240D" w:rsidRDefault="002F240D" w:rsidP="0049281F">
      <w:pPr>
        <w:ind w:right="2120"/>
        <w:rPr>
          <w:rFonts w:cs="Arial"/>
          <w:b/>
          <w:bCs/>
          <w:sz w:val="16"/>
          <w:szCs w:val="16"/>
        </w:rPr>
      </w:pPr>
    </w:p>
    <w:p w14:paraId="59B3E322" w14:textId="77777777" w:rsidR="002A5571" w:rsidRDefault="002A5571" w:rsidP="0049281F">
      <w:pPr>
        <w:ind w:right="2120"/>
        <w:rPr>
          <w:rFonts w:cs="Arial"/>
          <w:b/>
          <w:bCs/>
          <w:sz w:val="16"/>
          <w:szCs w:val="16"/>
        </w:rPr>
      </w:pPr>
    </w:p>
    <w:p w14:paraId="4FE1F7A7" w14:textId="77777777" w:rsidR="002A5571" w:rsidRDefault="002A5571" w:rsidP="0049281F">
      <w:pPr>
        <w:ind w:right="2120"/>
        <w:rPr>
          <w:rFonts w:cs="Arial"/>
          <w:b/>
          <w:bCs/>
          <w:sz w:val="16"/>
          <w:szCs w:val="16"/>
        </w:rPr>
      </w:pPr>
    </w:p>
    <w:p w14:paraId="66FEBCA5" w14:textId="77777777" w:rsidR="005E0AD2" w:rsidRDefault="005E0AD2" w:rsidP="0049281F">
      <w:pPr>
        <w:ind w:right="2120"/>
        <w:rPr>
          <w:rFonts w:cs="Arial"/>
          <w:b/>
          <w:bCs/>
          <w:sz w:val="16"/>
          <w:szCs w:val="16"/>
        </w:rPr>
      </w:pPr>
    </w:p>
    <w:p w14:paraId="42FA1915" w14:textId="77777777" w:rsidR="005E0AD2" w:rsidRDefault="005E0AD2" w:rsidP="0049281F">
      <w:pPr>
        <w:ind w:right="2120"/>
        <w:rPr>
          <w:rFonts w:cs="Arial"/>
          <w:b/>
          <w:bCs/>
          <w:sz w:val="16"/>
          <w:szCs w:val="16"/>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49E6377" w:rsidR="00832E68" w:rsidRDefault="00832E68" w:rsidP="00832E68">
      <w:pPr>
        <w:ind w:right="2120"/>
        <w:rPr>
          <w:sz w:val="16"/>
          <w:szCs w:val="16"/>
        </w:rPr>
      </w:pPr>
      <w:r w:rsidRPr="00424EA3">
        <w:rPr>
          <w:color w:val="C6243C"/>
          <w:sz w:val="16"/>
          <w:szCs w:val="16"/>
        </w:rPr>
        <w:t xml:space="preserve">__ </w:t>
      </w:r>
      <w:r w:rsidR="008B4D7C" w:rsidRPr="00262110">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w:t>
      </w:r>
      <w:r w:rsidR="008B4D7C">
        <w:rPr>
          <w:sz w:val="16"/>
          <w:szCs w:val="16"/>
        </w:rPr>
        <w:t>5</w:t>
      </w:r>
      <w:r w:rsidR="008B4D7C" w:rsidRPr="00262110">
        <w:rPr>
          <w:sz w:val="16"/>
          <w:szCs w:val="16"/>
        </w:rPr>
        <w:t>00 selbständige und hauptberuflich tätige Sachverständige, mehr als 2.600 Prüfingenieurinnen und Prüfingenieure sowie zahlreiche qualifizierte Mitarbeitende stehen an 10.300 Prüfstützpunkten in Werkstätten und Autohäusern sowie an mehr als 8</w:t>
      </w:r>
      <w:r w:rsidR="008B4D7C">
        <w:rPr>
          <w:sz w:val="16"/>
          <w:szCs w:val="16"/>
        </w:rPr>
        <w:t>5</w:t>
      </w:r>
      <w:r w:rsidR="008B4D7C" w:rsidRPr="00262110">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E686B" w14:textId="77777777" w:rsidR="009E1EE5" w:rsidRDefault="009E1EE5" w:rsidP="00A72994">
      <w:r>
        <w:separator/>
      </w:r>
    </w:p>
  </w:endnote>
  <w:endnote w:type="continuationSeparator" w:id="0">
    <w:p w14:paraId="5D455F6C" w14:textId="77777777" w:rsidR="009E1EE5" w:rsidRDefault="009E1EE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A8379" w14:textId="77777777" w:rsidR="009E1EE5" w:rsidRDefault="009E1EE5" w:rsidP="00A72994">
      <w:r>
        <w:separator/>
      </w:r>
    </w:p>
  </w:footnote>
  <w:footnote w:type="continuationSeparator" w:id="0">
    <w:p w14:paraId="1837C1E3" w14:textId="77777777" w:rsidR="009E1EE5" w:rsidRDefault="009E1EE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displayBackgroundShape/>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25C8D"/>
    <w:rsid w:val="00033A9C"/>
    <w:rsid w:val="000345B2"/>
    <w:rsid w:val="00034992"/>
    <w:rsid w:val="00057A15"/>
    <w:rsid w:val="000644FC"/>
    <w:rsid w:val="000910B5"/>
    <w:rsid w:val="000963E2"/>
    <w:rsid w:val="000B0C74"/>
    <w:rsid w:val="000F3BB6"/>
    <w:rsid w:val="000F5D6E"/>
    <w:rsid w:val="001064D8"/>
    <w:rsid w:val="00131B38"/>
    <w:rsid w:val="001356ED"/>
    <w:rsid w:val="00136CBB"/>
    <w:rsid w:val="00164733"/>
    <w:rsid w:val="00196070"/>
    <w:rsid w:val="001A35BF"/>
    <w:rsid w:val="001A4A6B"/>
    <w:rsid w:val="001A527D"/>
    <w:rsid w:val="001D159C"/>
    <w:rsid w:val="001F49A8"/>
    <w:rsid w:val="0021052D"/>
    <w:rsid w:val="00237371"/>
    <w:rsid w:val="00264D92"/>
    <w:rsid w:val="00271F32"/>
    <w:rsid w:val="00283810"/>
    <w:rsid w:val="002906BF"/>
    <w:rsid w:val="0029165D"/>
    <w:rsid w:val="002A5571"/>
    <w:rsid w:val="002B10C1"/>
    <w:rsid w:val="002C1086"/>
    <w:rsid w:val="002C1755"/>
    <w:rsid w:val="002C1A51"/>
    <w:rsid w:val="002D5BC3"/>
    <w:rsid w:val="002E3C1B"/>
    <w:rsid w:val="002F240D"/>
    <w:rsid w:val="0030077D"/>
    <w:rsid w:val="00302047"/>
    <w:rsid w:val="00347060"/>
    <w:rsid w:val="00370A32"/>
    <w:rsid w:val="00381695"/>
    <w:rsid w:val="00382007"/>
    <w:rsid w:val="003A1F80"/>
    <w:rsid w:val="003B29AD"/>
    <w:rsid w:val="003C016C"/>
    <w:rsid w:val="003E16DF"/>
    <w:rsid w:val="00424EA3"/>
    <w:rsid w:val="00436749"/>
    <w:rsid w:val="00440043"/>
    <w:rsid w:val="00462982"/>
    <w:rsid w:val="00463ED5"/>
    <w:rsid w:val="00472324"/>
    <w:rsid w:val="0048333E"/>
    <w:rsid w:val="0049082D"/>
    <w:rsid w:val="0049281F"/>
    <w:rsid w:val="0049678B"/>
    <w:rsid w:val="00497179"/>
    <w:rsid w:val="004A171C"/>
    <w:rsid w:val="004C0D1D"/>
    <w:rsid w:val="004D2734"/>
    <w:rsid w:val="004F09C1"/>
    <w:rsid w:val="005272C8"/>
    <w:rsid w:val="0054260A"/>
    <w:rsid w:val="005614A7"/>
    <w:rsid w:val="00583FFD"/>
    <w:rsid w:val="00591D6D"/>
    <w:rsid w:val="005947D7"/>
    <w:rsid w:val="00595204"/>
    <w:rsid w:val="005A449C"/>
    <w:rsid w:val="005B68C7"/>
    <w:rsid w:val="005B7678"/>
    <w:rsid w:val="005D1CBE"/>
    <w:rsid w:val="005E0AD2"/>
    <w:rsid w:val="005E3F74"/>
    <w:rsid w:val="00616637"/>
    <w:rsid w:val="006344C5"/>
    <w:rsid w:val="0066015D"/>
    <w:rsid w:val="00663CBB"/>
    <w:rsid w:val="00671D56"/>
    <w:rsid w:val="00675EF5"/>
    <w:rsid w:val="0067712F"/>
    <w:rsid w:val="006B37D7"/>
    <w:rsid w:val="006B4D69"/>
    <w:rsid w:val="006C061C"/>
    <w:rsid w:val="006D2354"/>
    <w:rsid w:val="006E7169"/>
    <w:rsid w:val="0071177B"/>
    <w:rsid w:val="00714C35"/>
    <w:rsid w:val="007152F9"/>
    <w:rsid w:val="0074344F"/>
    <w:rsid w:val="007507BF"/>
    <w:rsid w:val="00771677"/>
    <w:rsid w:val="0078040C"/>
    <w:rsid w:val="007A583A"/>
    <w:rsid w:val="007C3DDD"/>
    <w:rsid w:val="007E47BE"/>
    <w:rsid w:val="00816C11"/>
    <w:rsid w:val="00820020"/>
    <w:rsid w:val="00824024"/>
    <w:rsid w:val="00831161"/>
    <w:rsid w:val="00832E68"/>
    <w:rsid w:val="008334B4"/>
    <w:rsid w:val="00863AD5"/>
    <w:rsid w:val="008649DE"/>
    <w:rsid w:val="008B4D7C"/>
    <w:rsid w:val="008E133F"/>
    <w:rsid w:val="008E7C66"/>
    <w:rsid w:val="0090396B"/>
    <w:rsid w:val="00910FB2"/>
    <w:rsid w:val="00922B5B"/>
    <w:rsid w:val="00942236"/>
    <w:rsid w:val="00945AD0"/>
    <w:rsid w:val="00950027"/>
    <w:rsid w:val="009506CF"/>
    <w:rsid w:val="0099444A"/>
    <w:rsid w:val="00994E95"/>
    <w:rsid w:val="0099567D"/>
    <w:rsid w:val="009B334F"/>
    <w:rsid w:val="009B4AD7"/>
    <w:rsid w:val="009B5520"/>
    <w:rsid w:val="009C4D60"/>
    <w:rsid w:val="009D2690"/>
    <w:rsid w:val="009E1EE5"/>
    <w:rsid w:val="009E3835"/>
    <w:rsid w:val="009F21CD"/>
    <w:rsid w:val="00A23FF6"/>
    <w:rsid w:val="00A3174A"/>
    <w:rsid w:val="00A334CE"/>
    <w:rsid w:val="00A5362E"/>
    <w:rsid w:val="00A61F7C"/>
    <w:rsid w:val="00A72994"/>
    <w:rsid w:val="00A77C20"/>
    <w:rsid w:val="00A81214"/>
    <w:rsid w:val="00A91B23"/>
    <w:rsid w:val="00AA5527"/>
    <w:rsid w:val="00AB243B"/>
    <w:rsid w:val="00AE3D71"/>
    <w:rsid w:val="00AF2BDB"/>
    <w:rsid w:val="00B240F4"/>
    <w:rsid w:val="00B25AAA"/>
    <w:rsid w:val="00B40605"/>
    <w:rsid w:val="00B7224E"/>
    <w:rsid w:val="00B7482C"/>
    <w:rsid w:val="00B7504A"/>
    <w:rsid w:val="00B929E8"/>
    <w:rsid w:val="00BE7E28"/>
    <w:rsid w:val="00C13AAD"/>
    <w:rsid w:val="00C2067A"/>
    <w:rsid w:val="00C844B5"/>
    <w:rsid w:val="00C93CEA"/>
    <w:rsid w:val="00C94565"/>
    <w:rsid w:val="00CA0FAD"/>
    <w:rsid w:val="00CA2129"/>
    <w:rsid w:val="00CC41FC"/>
    <w:rsid w:val="00CD0335"/>
    <w:rsid w:val="00CD667A"/>
    <w:rsid w:val="00CF0355"/>
    <w:rsid w:val="00CF4CED"/>
    <w:rsid w:val="00D019F1"/>
    <w:rsid w:val="00D07582"/>
    <w:rsid w:val="00D13D4A"/>
    <w:rsid w:val="00D14CDF"/>
    <w:rsid w:val="00D2371D"/>
    <w:rsid w:val="00D35E01"/>
    <w:rsid w:val="00D42F30"/>
    <w:rsid w:val="00D72637"/>
    <w:rsid w:val="00D96314"/>
    <w:rsid w:val="00DA1984"/>
    <w:rsid w:val="00DE6235"/>
    <w:rsid w:val="00DF79C9"/>
    <w:rsid w:val="00E206C5"/>
    <w:rsid w:val="00E40B99"/>
    <w:rsid w:val="00E7446A"/>
    <w:rsid w:val="00ED362D"/>
    <w:rsid w:val="00EF0287"/>
    <w:rsid w:val="00F30C27"/>
    <w:rsid w:val="00F344B6"/>
    <w:rsid w:val="00F5125F"/>
    <w:rsid w:val="00F60636"/>
    <w:rsid w:val="00F73E2D"/>
    <w:rsid w:val="00F82B94"/>
    <w:rsid w:val="00F91000"/>
    <w:rsid w:val="00FB1642"/>
    <w:rsid w:val="00FB6CCA"/>
    <w:rsid w:val="00FC1535"/>
    <w:rsid w:val="00FD2423"/>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870</Words>
  <Characters>5483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Hettich, Catharina</cp:lastModifiedBy>
  <cp:revision>3</cp:revision>
  <cp:lastPrinted>2025-01-20T12:59:00Z</cp:lastPrinted>
  <dcterms:created xsi:type="dcterms:W3CDTF">2025-01-20T13:00:00Z</dcterms:created>
  <dcterms:modified xsi:type="dcterms:W3CDTF">2025-01-20T13:11:00Z</dcterms:modified>
</cp:coreProperties>
</file>